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CB6C74" w:rsidRPr="00371815" w:rsidTr="00D655CB">
        <w:trPr>
          <w:trHeight w:val="1258"/>
        </w:trPr>
        <w:tc>
          <w:tcPr>
            <w:tcW w:w="2976" w:type="dxa"/>
          </w:tcPr>
          <w:p w:rsidR="00CB6C74" w:rsidRPr="006A6255" w:rsidRDefault="00CB6C74" w:rsidP="00EF6150">
            <w:pPr>
              <w:pStyle w:val="BodyText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5</w:t>
            </w:r>
          </w:p>
          <w:p w:rsidR="00CB6C74" w:rsidRDefault="00CB6C74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Совета</w:t>
            </w:r>
            <w:r>
              <w:rPr>
                <w:sz w:val="20"/>
              </w:rPr>
              <w:t xml:space="preserve"> Аксубае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 xml:space="preserve">ского муниципального района </w:t>
            </w:r>
          </w:p>
          <w:p w:rsidR="00CB6C74" w:rsidRPr="00C92A5E" w:rsidRDefault="00CB6C74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>
              <w:rPr>
                <w:rFonts w:ascii="Times New Roman" w:hAnsi="Times New Roman"/>
                <w:sz w:val="20"/>
              </w:rPr>
              <w:t xml:space="preserve">марта </w:t>
            </w:r>
            <w:r w:rsidRPr="00C92A5E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CB6C74" w:rsidRDefault="00CB6C74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B6C74" w:rsidRDefault="00CB6C7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6C74" w:rsidRDefault="00CB6C7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CB6C74" w:rsidRDefault="00CB6C7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CB6C74" w:rsidRPr="00554794" w:rsidRDefault="00CB6C74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554794">
        <w:rPr>
          <w:rFonts w:ascii="Times New Roman" w:hAnsi="Times New Roman"/>
          <w:sz w:val="28"/>
          <w:szCs w:val="28"/>
        </w:rPr>
        <w:t>а 201</w:t>
      </w:r>
      <w:r>
        <w:rPr>
          <w:rFonts w:ascii="Times New Roman" w:hAnsi="Times New Roman"/>
          <w:sz w:val="28"/>
          <w:szCs w:val="28"/>
        </w:rPr>
        <w:t>8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CB6C74" w:rsidRPr="00183A23" w:rsidRDefault="00CB6C74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B6C74" w:rsidRPr="00183A23" w:rsidRDefault="00CB6C74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/>
      </w:tblPr>
      <w:tblGrid>
        <w:gridCol w:w="4671"/>
        <w:gridCol w:w="1838"/>
        <w:gridCol w:w="1015"/>
        <w:gridCol w:w="516"/>
        <w:gridCol w:w="523"/>
        <w:gridCol w:w="1753"/>
      </w:tblGrid>
      <w:tr w:rsidR="00CB6C74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74" w:rsidRPr="004C4EEA" w:rsidRDefault="00CB6C74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74" w:rsidRPr="004C4EEA" w:rsidRDefault="00CB6C7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74" w:rsidRPr="004C4EEA" w:rsidRDefault="00CB6C7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74" w:rsidRPr="004C4EEA" w:rsidRDefault="00CB6C7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74" w:rsidRPr="004C4EEA" w:rsidRDefault="00CB6C7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C74" w:rsidRPr="004C4EEA" w:rsidRDefault="00CB6C7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B6C74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C74" w:rsidRPr="004C4EE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C74" w:rsidRPr="004C4EEA" w:rsidRDefault="00CB6C7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C74" w:rsidRPr="004C4EEA" w:rsidRDefault="00CB6C7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C74" w:rsidRPr="004C4EEA" w:rsidRDefault="00CB6C7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C74" w:rsidRPr="004C4EEA" w:rsidRDefault="00CB6C74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C74" w:rsidRPr="004C4EEA" w:rsidRDefault="00CB6C74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6C74" w:rsidRPr="00371815" w:rsidTr="00821AB2">
        <w:trPr>
          <w:trHeight w:val="569"/>
        </w:trPr>
        <w:tc>
          <w:tcPr>
            <w:tcW w:w="4671" w:type="dxa"/>
            <w:vAlign w:val="bottom"/>
          </w:tcPr>
          <w:p w:rsidR="00CB6C74" w:rsidRPr="00925BCB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25BCB">
              <w:rPr>
                <w:rFonts w:ascii="Times New Roman" w:hAnsi="Times New Roman"/>
                <w:b/>
                <w:color w:val="000000"/>
                <w:lang w:eastAsia="ru-RU"/>
              </w:rPr>
              <w:t>Мероприятия в части осуществления гос</w:t>
            </w:r>
            <w:r w:rsidRPr="00925BCB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925BCB">
              <w:rPr>
                <w:rFonts w:ascii="Times New Roman" w:hAnsi="Times New Roman"/>
                <w:b/>
                <w:color w:val="000000"/>
                <w:lang w:eastAsia="ru-RU"/>
              </w:rPr>
              <w:t>дарственной программы "Развитие здрав</w:t>
            </w:r>
            <w:r w:rsidRPr="00925BCB"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 w:rsidRPr="00925BCB">
              <w:rPr>
                <w:rFonts w:ascii="Times New Roman" w:hAnsi="Times New Roman"/>
                <w:b/>
                <w:color w:val="000000"/>
                <w:lang w:eastAsia="ru-RU"/>
              </w:rPr>
              <w:t>охранения Республики Татарстан до 2020 года"</w:t>
            </w:r>
          </w:p>
        </w:tc>
        <w:tc>
          <w:tcPr>
            <w:tcW w:w="1838" w:type="dxa"/>
            <w:vAlign w:val="bottom"/>
          </w:tcPr>
          <w:p w:rsidR="00CB6C74" w:rsidRPr="0035490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CB6C74" w:rsidRPr="0035490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35490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35490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CB6C74" w:rsidRPr="00204EE0" w:rsidRDefault="00CB6C74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354,4</w:t>
            </w:r>
          </w:p>
        </w:tc>
      </w:tr>
      <w:tr w:rsidR="00CB6C74" w:rsidRPr="00371815" w:rsidTr="00821AB2">
        <w:trPr>
          <w:trHeight w:val="569"/>
        </w:trPr>
        <w:tc>
          <w:tcPr>
            <w:tcW w:w="4671" w:type="dxa"/>
            <w:vAlign w:val="bottom"/>
          </w:tcPr>
          <w:p w:rsidR="00CB6C74" w:rsidRPr="00710F7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CB6C74" w:rsidRPr="00204EE0" w:rsidRDefault="00CB6C74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354,4</w:t>
            </w:r>
          </w:p>
        </w:tc>
      </w:tr>
      <w:tr w:rsidR="00CB6C74" w:rsidRPr="00371815" w:rsidTr="00821AB2">
        <w:trPr>
          <w:trHeight w:val="569"/>
        </w:trPr>
        <w:tc>
          <w:tcPr>
            <w:tcW w:w="4671" w:type="dxa"/>
            <w:vAlign w:val="bottom"/>
          </w:tcPr>
          <w:p w:rsidR="00CB6C74" w:rsidRPr="00710F7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CB6C74" w:rsidRPr="00204EE0" w:rsidRDefault="00CB6C74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354,4</w:t>
            </w:r>
          </w:p>
        </w:tc>
      </w:tr>
      <w:tr w:rsidR="00CB6C74" w:rsidRPr="00371815" w:rsidTr="00821AB2">
        <w:trPr>
          <w:trHeight w:val="569"/>
        </w:trPr>
        <w:tc>
          <w:tcPr>
            <w:tcW w:w="4671" w:type="dxa"/>
            <w:vAlign w:val="bottom"/>
          </w:tcPr>
          <w:p w:rsidR="00CB6C74" w:rsidRPr="00710F7F" w:rsidRDefault="00CB6C7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CB6C74" w:rsidRPr="00710F7F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CB6C74" w:rsidRPr="00204EE0" w:rsidRDefault="00CB6C74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354,4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10F7F" w:rsidRDefault="00CB6C7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710F7F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CB6C74" w:rsidRPr="00710F7F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04EE0" w:rsidRDefault="00CB6C74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354,4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10F7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204EE0" w:rsidRDefault="00CB6C74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354,4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10F7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CB6C74" w:rsidRPr="00710F7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CB6C74" w:rsidRPr="00710F7F" w:rsidRDefault="00CB6C74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354,4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2329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2329A" w:rsidRDefault="00CB6C74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490977,1</w:t>
            </w:r>
          </w:p>
        </w:tc>
      </w:tr>
      <w:tr w:rsidR="00CB6C74" w:rsidRPr="00371815" w:rsidTr="002F3208">
        <w:trPr>
          <w:trHeight w:val="569"/>
        </w:trPr>
        <w:tc>
          <w:tcPr>
            <w:tcW w:w="4671" w:type="dxa"/>
            <w:vAlign w:val="bottom"/>
          </w:tcPr>
          <w:p w:rsidR="00CB6C74" w:rsidRPr="00054682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зования, включая инклюзивное  на 2016 – 2020 годы»</w:t>
            </w:r>
          </w:p>
        </w:tc>
        <w:tc>
          <w:tcPr>
            <w:tcW w:w="1838" w:type="dxa"/>
            <w:vAlign w:val="bottom"/>
          </w:tcPr>
          <w:p w:rsidR="00CB6C74" w:rsidRPr="0005468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CB6C74" w:rsidRPr="0005468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05468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5468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CB6C74" w:rsidRPr="00AE51B9" w:rsidRDefault="00CB6C7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97465,9</w:t>
            </w:r>
          </w:p>
        </w:tc>
      </w:tr>
      <w:tr w:rsidR="00CB6C74" w:rsidRPr="00371815" w:rsidTr="002F3208">
        <w:trPr>
          <w:trHeight w:val="569"/>
        </w:trPr>
        <w:tc>
          <w:tcPr>
            <w:tcW w:w="4671" w:type="dxa"/>
            <w:vAlign w:val="bottom"/>
          </w:tcPr>
          <w:p w:rsidR="00CB6C74" w:rsidRPr="00DE343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льного образования в муниципальных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CB6C74" w:rsidRPr="00DE343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CB6C74" w:rsidRPr="00DE343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E343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E343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CB6C74" w:rsidRPr="00AE51B9" w:rsidRDefault="00CB6C7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42825,3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E343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CB6C74" w:rsidRPr="00DE343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CB6C74" w:rsidRPr="00DE343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E343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E343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E3438" w:rsidRDefault="00CB6C74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67EC9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A67EC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CB6C74" w:rsidRPr="00A67EC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67EC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A67EC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A67EC9" w:rsidRDefault="00CB6C74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67EC9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A67EC9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CB6C74" w:rsidRPr="00A67EC9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67EC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A67EC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A67EC9" w:rsidRDefault="00CB6C74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67EC9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CB6C74" w:rsidRPr="00A67EC9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CB6C74" w:rsidRPr="00A67EC9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67EC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A67EC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A67EC9" w:rsidRDefault="00CB6C74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CB6C74" w:rsidRPr="00371815" w:rsidTr="00D1087B">
        <w:trPr>
          <w:trHeight w:val="569"/>
        </w:trPr>
        <w:tc>
          <w:tcPr>
            <w:tcW w:w="4671" w:type="dxa"/>
            <w:vAlign w:val="bottom"/>
          </w:tcPr>
          <w:p w:rsidR="00CB6C74" w:rsidRPr="00A7606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838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CB6C74" w:rsidRPr="001C28E3" w:rsidRDefault="00CB6C7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54605,9</w:t>
            </w:r>
          </w:p>
        </w:tc>
      </w:tr>
      <w:tr w:rsidR="00CB6C74" w:rsidRPr="00371815" w:rsidTr="00D1087B">
        <w:trPr>
          <w:trHeight w:val="569"/>
        </w:trPr>
        <w:tc>
          <w:tcPr>
            <w:tcW w:w="4671" w:type="dxa"/>
            <w:vAlign w:val="bottom"/>
          </w:tcPr>
          <w:p w:rsidR="00CB6C74" w:rsidRPr="00A7606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</w:t>
            </w:r>
            <w:r w:rsidRPr="00A76068">
              <w:rPr>
                <w:rFonts w:ascii="Times New Roman" w:hAnsi="Times New Roman"/>
              </w:rPr>
              <w:t>а</w:t>
            </w:r>
            <w:r w:rsidRPr="00A76068">
              <w:rPr>
                <w:rFonts w:ascii="Times New Roman" w:hAnsi="Times New Roman"/>
              </w:rPr>
              <w:t>низаций</w:t>
            </w:r>
          </w:p>
        </w:tc>
        <w:tc>
          <w:tcPr>
            <w:tcW w:w="1838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CB6C74" w:rsidRPr="001C28E3" w:rsidRDefault="00CB6C7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54605,9</w:t>
            </w:r>
          </w:p>
        </w:tc>
      </w:tr>
      <w:tr w:rsidR="00CB6C74" w:rsidRPr="00371815" w:rsidTr="00907C9E">
        <w:trPr>
          <w:trHeight w:val="569"/>
        </w:trPr>
        <w:tc>
          <w:tcPr>
            <w:tcW w:w="4671" w:type="dxa"/>
            <w:vAlign w:val="bottom"/>
          </w:tcPr>
          <w:p w:rsidR="00CB6C74" w:rsidRPr="00A7606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CB6C74" w:rsidRPr="001C28E3" w:rsidRDefault="00CB6C7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54605,9</w:t>
            </w:r>
          </w:p>
        </w:tc>
      </w:tr>
      <w:tr w:rsidR="00CB6C74" w:rsidRPr="00371815" w:rsidTr="00907C9E">
        <w:trPr>
          <w:trHeight w:val="569"/>
        </w:trPr>
        <w:tc>
          <w:tcPr>
            <w:tcW w:w="4671" w:type="dxa"/>
            <w:vAlign w:val="bottom"/>
          </w:tcPr>
          <w:p w:rsidR="00CB6C74" w:rsidRPr="00A7606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CB6C74" w:rsidRPr="001C28E3" w:rsidRDefault="00CB6C74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54605,9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7606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A7606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A76068" w:rsidRDefault="00CB6C74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54605,9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72BB8" w:rsidRDefault="00CB6C74" w:rsidP="004F3406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F72BB8">
              <w:rPr>
                <w:rFonts w:ascii="Times New Roman" w:hAnsi="Times New Roman"/>
                <w:color w:val="000000"/>
              </w:rPr>
              <w:t>Мероприятия в области образования, напра</w:t>
            </w:r>
            <w:r w:rsidRPr="00F72BB8">
              <w:rPr>
                <w:rFonts w:ascii="Times New Roman" w:hAnsi="Times New Roman"/>
                <w:color w:val="000000"/>
              </w:rPr>
              <w:t>в</w:t>
            </w:r>
            <w:r w:rsidRPr="00F72BB8">
              <w:rPr>
                <w:rFonts w:ascii="Times New Roman" w:hAnsi="Times New Roman"/>
                <w:color w:val="000000"/>
              </w:rPr>
              <w:t>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CB6C74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72BB8" w:rsidRDefault="00CB6C74" w:rsidP="004F3406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F72BB8">
              <w:rPr>
                <w:rFonts w:ascii="Times New Roman" w:hAnsi="Times New Roman"/>
                <w:color w:val="000000"/>
              </w:rPr>
              <w:t>Предоставление субсидий бюджетным, авт</w:t>
            </w:r>
            <w:r w:rsidRPr="00F72BB8">
              <w:rPr>
                <w:rFonts w:ascii="Times New Roman" w:hAnsi="Times New Roman"/>
                <w:color w:val="000000"/>
              </w:rPr>
              <w:t>о</w:t>
            </w:r>
            <w:r w:rsidRPr="00F72BB8">
              <w:rPr>
                <w:rFonts w:ascii="Times New Roman" w:hAnsi="Times New Roman"/>
                <w:color w:val="000000"/>
              </w:rPr>
              <w:t>номным учреждениям и иным некоммерч</w:t>
            </w:r>
            <w:r w:rsidRPr="00F72BB8">
              <w:rPr>
                <w:rFonts w:ascii="Times New Roman" w:hAnsi="Times New Roman"/>
                <w:color w:val="000000"/>
              </w:rPr>
              <w:t>е</w:t>
            </w:r>
            <w:r w:rsidRPr="00F72BB8">
              <w:rPr>
                <w:rFonts w:ascii="Times New Roman" w:hAnsi="Times New Roman"/>
                <w:color w:val="000000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CB6C74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CB6C74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CB6C74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A76068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Default="00CB6C74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E3ED0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 на 2016 – 2020 годы»</w:t>
            </w:r>
          </w:p>
        </w:tc>
        <w:tc>
          <w:tcPr>
            <w:tcW w:w="1838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4E3ED0" w:rsidRDefault="00CB6C7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335536,5</w:t>
            </w:r>
          </w:p>
        </w:tc>
      </w:tr>
      <w:tr w:rsidR="00CB6C74" w:rsidRPr="00371815" w:rsidTr="004F3406">
        <w:trPr>
          <w:trHeight w:val="569"/>
        </w:trPr>
        <w:tc>
          <w:tcPr>
            <w:tcW w:w="4671" w:type="dxa"/>
          </w:tcPr>
          <w:p w:rsidR="00CB6C74" w:rsidRPr="00817B00" w:rsidRDefault="00CB6C74" w:rsidP="004F3406">
            <w:pPr>
              <w:rPr>
                <w:rFonts w:ascii="Times New Roman" w:hAnsi="Times New Roman"/>
                <w:color w:val="000000"/>
              </w:rPr>
            </w:pPr>
            <w:r w:rsidRPr="00817B00">
              <w:rPr>
                <w:rFonts w:ascii="Times New Roman" w:hAnsi="Times New Roman"/>
                <w:color w:val="000000"/>
              </w:rPr>
              <w:t>Мероприятия в области образования, напра</w:t>
            </w:r>
            <w:r w:rsidRPr="00817B00">
              <w:rPr>
                <w:rFonts w:ascii="Times New Roman" w:hAnsi="Times New Roman"/>
                <w:color w:val="000000"/>
              </w:rPr>
              <w:t>в</w:t>
            </w:r>
            <w:r w:rsidRPr="00817B00">
              <w:rPr>
                <w:rFonts w:ascii="Times New Roman" w:hAnsi="Times New Roman"/>
                <w:color w:val="000000"/>
              </w:rPr>
              <w:t>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68,4</w:t>
            </w:r>
          </w:p>
        </w:tc>
      </w:tr>
      <w:tr w:rsidR="00CB6C74" w:rsidRPr="00371815" w:rsidTr="004F3406">
        <w:trPr>
          <w:trHeight w:val="569"/>
        </w:trPr>
        <w:tc>
          <w:tcPr>
            <w:tcW w:w="4671" w:type="dxa"/>
          </w:tcPr>
          <w:p w:rsidR="00CB6C74" w:rsidRPr="00817B00" w:rsidRDefault="00CB6C74" w:rsidP="004F3406">
            <w:pPr>
              <w:rPr>
                <w:rFonts w:ascii="Times New Roman" w:hAnsi="Times New Roman"/>
                <w:color w:val="000000"/>
              </w:rPr>
            </w:pPr>
            <w:r w:rsidRPr="00817B00">
              <w:rPr>
                <w:rFonts w:ascii="Times New Roman" w:hAnsi="Times New Roman"/>
                <w:color w:val="000000"/>
              </w:rPr>
              <w:t>Предоставление субсидий бюджетным, авт</w:t>
            </w:r>
            <w:r w:rsidRPr="00817B00">
              <w:rPr>
                <w:rFonts w:ascii="Times New Roman" w:hAnsi="Times New Roman"/>
                <w:color w:val="000000"/>
              </w:rPr>
              <w:t>о</w:t>
            </w:r>
            <w:r w:rsidRPr="00817B00">
              <w:rPr>
                <w:rFonts w:ascii="Times New Roman" w:hAnsi="Times New Roman"/>
                <w:color w:val="000000"/>
              </w:rPr>
              <w:t>номным учреждениям и иным некоммерч</w:t>
            </w:r>
            <w:r w:rsidRPr="00817B00">
              <w:rPr>
                <w:rFonts w:ascii="Times New Roman" w:hAnsi="Times New Roman"/>
                <w:color w:val="000000"/>
              </w:rPr>
              <w:t>е</w:t>
            </w:r>
            <w:r w:rsidRPr="00817B00">
              <w:rPr>
                <w:rFonts w:ascii="Times New Roman" w:hAnsi="Times New Roman"/>
                <w:color w:val="000000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2D792B" w:rsidRDefault="00CB6C74" w:rsidP="004F340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4E3ED0" w:rsidRDefault="00CB6C74" w:rsidP="004F340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B6C74" w:rsidRDefault="00CB6C7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E3ED0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838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4E3ED0" w:rsidRDefault="00CB6C7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171480,1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E3ED0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38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4E3ED0" w:rsidRDefault="00CB6C74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171480,1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E3ED0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4E3ED0" w:rsidRDefault="00CB6C74" w:rsidP="00246C7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171480,1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E3ED0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4E3ED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4E3ED0" w:rsidRDefault="00CB6C74" w:rsidP="00246C7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171480,1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2D792B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CB6C74" w:rsidRPr="002D792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CB6C74" w:rsidRPr="002D792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2D792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2D792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B6C74" w:rsidRPr="004E3ED0" w:rsidRDefault="00CB6C74" w:rsidP="00246C7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171480,1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212CE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доступного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организациях, обеспечение дополнительного образования детей в мун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ципальных общеобразовательных организац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838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212CE" w:rsidRDefault="00CB6C74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162210,4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212CE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212C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212CE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212C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212CE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E212C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212CE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212C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B6C74" w:rsidRPr="00E212C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144E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A144E8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322,5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144E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A144E8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322,5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144E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A144E8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322,5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144E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B6C74" w:rsidRPr="00A144E8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322,5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62A50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A144E8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3891,1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144E8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E8153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3796,2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E8153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E8153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3796,2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E8153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Pr="00E8153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3796,2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E8153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A144E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E8153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E8153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Pr="00E8153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41F06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41F06">
              <w:rPr>
                <w:rFonts w:ascii="Times New Roman" w:hAnsi="Times New Roman"/>
                <w:color w:val="000000"/>
              </w:rPr>
              <w:t>Мероприятия, направленные на развитие обр</w:t>
            </w:r>
            <w:r w:rsidRPr="00941F06">
              <w:rPr>
                <w:rFonts w:ascii="Times New Roman" w:hAnsi="Times New Roman"/>
                <w:color w:val="000000"/>
              </w:rPr>
              <w:t>а</w:t>
            </w:r>
            <w:r w:rsidRPr="00941F06">
              <w:rPr>
                <w:rFonts w:ascii="Times New Roman" w:hAnsi="Times New Roman"/>
                <w:color w:val="000000"/>
              </w:rPr>
              <w:t>зования в Республике Татарстан</w:t>
            </w:r>
            <w:r>
              <w:rPr>
                <w:rFonts w:ascii="Times New Roman" w:hAnsi="Times New Roman"/>
                <w:color w:val="000000"/>
              </w:rPr>
              <w:t>, гранты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1474,1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144E8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807,2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807,2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807,2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666,9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666,9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212CE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220C2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666,9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02 2 09 4360 0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303,5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02 2 09 4360 0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303,5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02 2 09 4360 0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303,5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212CE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02 2 09 4360 0</w:t>
            </w:r>
          </w:p>
        </w:tc>
        <w:tc>
          <w:tcPr>
            <w:tcW w:w="1015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8153E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303,5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220C2E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838" w:type="dxa"/>
            <w:vAlign w:val="bottom"/>
          </w:tcPr>
          <w:p w:rsidR="00CB6C74" w:rsidRPr="00220C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CB6C74" w:rsidRPr="00220C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220C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220C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220C2E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46544,1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A5DB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CB6C74" w:rsidRPr="004A5DB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CB6C74" w:rsidRPr="004A5DB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4A5DB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4A5DB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4A5DBF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46526,8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E11B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CB6C74" w:rsidRPr="00AE11B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CB6C74" w:rsidRPr="00AE11B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AE11B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AE11B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AE11B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14349,9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E11B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AE11B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CB6C74" w:rsidRPr="00AE11B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E11B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AE11B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AE11B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14349,9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7752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E775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CB6C74" w:rsidRPr="00E775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775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775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E77526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14349,9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7752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B6C74" w:rsidRPr="00E775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CB6C74" w:rsidRPr="00E775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775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775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CB6C74" w:rsidRPr="00E77526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14349,9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33796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CB6C74" w:rsidRPr="00F33796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B6C74" w:rsidRPr="00F33796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33796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33796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33796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13624,8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33796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F33796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B6C74" w:rsidRPr="00F33796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F33796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33796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33796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13624,8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849B3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7849B3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B6C74" w:rsidRPr="007849B3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7849B3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7849B3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7849B3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13624,8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849B3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B6C74" w:rsidRPr="007849B3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B6C74" w:rsidRPr="007849B3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7849B3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7849B3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CB6C74" w:rsidRPr="007849B3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13624,8</w:t>
            </w:r>
          </w:p>
        </w:tc>
      </w:tr>
      <w:tr w:rsidR="00CB6C74" w:rsidRPr="00371815" w:rsidTr="00821F5E">
        <w:trPr>
          <w:trHeight w:val="1322"/>
        </w:trPr>
        <w:tc>
          <w:tcPr>
            <w:tcW w:w="4671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направле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ности (ДЮСШ), реализующих дополнител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C59C1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18552,1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C59C1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18552,1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18552,1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FC59C1" w:rsidRDefault="00CB6C74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18552,1</w:t>
            </w:r>
          </w:p>
        </w:tc>
      </w:tr>
      <w:tr w:rsidR="00CB6C74" w:rsidRPr="00371815" w:rsidTr="006B2E33">
        <w:trPr>
          <w:trHeight w:val="569"/>
        </w:trPr>
        <w:tc>
          <w:tcPr>
            <w:tcW w:w="4671" w:type="dxa"/>
          </w:tcPr>
          <w:p w:rsidR="00CB6C74" w:rsidRPr="0040061A" w:rsidRDefault="00CB6C74" w:rsidP="00120FC8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Мероприятия в области образования, напра</w:t>
            </w:r>
            <w:r w:rsidRPr="0040061A">
              <w:rPr>
                <w:rFonts w:ascii="Times New Roman" w:hAnsi="Times New Roman"/>
              </w:rPr>
              <w:t>в</w:t>
            </w:r>
            <w:r w:rsidRPr="0040061A">
              <w:rPr>
                <w:rFonts w:ascii="Times New Roman" w:hAnsi="Times New Roman"/>
              </w:rPr>
              <w:t>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17,3</w:t>
            </w:r>
          </w:p>
        </w:tc>
      </w:tr>
      <w:tr w:rsidR="00CB6C74" w:rsidRPr="00371815" w:rsidTr="006B2E33">
        <w:trPr>
          <w:trHeight w:val="569"/>
        </w:trPr>
        <w:tc>
          <w:tcPr>
            <w:tcW w:w="4671" w:type="dxa"/>
          </w:tcPr>
          <w:p w:rsidR="00CB6C74" w:rsidRPr="0040061A" w:rsidRDefault="00CB6C74" w:rsidP="00120FC8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Предоставление субсидий бюджетным, авт</w:t>
            </w:r>
            <w:r w:rsidRPr="0040061A">
              <w:rPr>
                <w:rFonts w:ascii="Times New Roman" w:hAnsi="Times New Roman"/>
              </w:rPr>
              <w:t>о</w:t>
            </w:r>
            <w:r w:rsidRPr="0040061A">
              <w:rPr>
                <w:rFonts w:ascii="Times New Roman" w:hAnsi="Times New Roman"/>
              </w:rPr>
              <w:t>номным учреждениям и иным некоммерч</w:t>
            </w:r>
            <w:r w:rsidRPr="0040061A">
              <w:rPr>
                <w:rFonts w:ascii="Times New Roman" w:hAnsi="Times New Roman"/>
              </w:rPr>
              <w:t>е</w:t>
            </w:r>
            <w:r w:rsidRPr="0040061A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5A7EA0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A7EA0">
              <w:rPr>
                <w:rFonts w:ascii="Times New Roman" w:hAnsi="Times New Roman"/>
                <w:color w:val="000000"/>
                <w:lang w:eastAsia="ru-RU"/>
              </w:rPr>
              <w:t>Подпрограмма "Развитие профессионального и послевузовского образования и повышение квалификации работников данной сферы на 2014 – 2020 годы"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02 4 00 0000 0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93351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93351">
              <w:rPr>
                <w:rFonts w:ascii="Times New Roman" w:hAnsi="Times New Roman"/>
                <w:color w:val="000000"/>
                <w:lang w:eastAsia="ru-RU"/>
              </w:rPr>
              <w:t>Основное мероприятие "Модернизация сист</w:t>
            </w:r>
            <w:r w:rsidRPr="0009335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93351">
              <w:rPr>
                <w:rFonts w:ascii="Times New Roman" w:hAnsi="Times New Roman"/>
                <w:color w:val="000000"/>
                <w:lang w:eastAsia="ru-RU"/>
              </w:rPr>
              <w:t>мы профессионального образования, провед</w:t>
            </w:r>
            <w:r w:rsidRPr="0009335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93351">
              <w:rPr>
                <w:rFonts w:ascii="Times New Roman" w:hAnsi="Times New Roman"/>
                <w:color w:val="000000"/>
                <w:lang w:eastAsia="ru-RU"/>
              </w:rPr>
              <w:t>ние мероприятий в области образования"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02 4 03 0000 0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E79F2" w:rsidRDefault="00CB6C74" w:rsidP="00120FC8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E79F2">
              <w:rPr>
                <w:rFonts w:ascii="Times New Roman" w:hAnsi="Times New Roman"/>
                <w:color w:val="000000"/>
              </w:rPr>
              <w:t>Мероприятия, направленные на развитие обр</w:t>
            </w:r>
            <w:r w:rsidRPr="00CE79F2">
              <w:rPr>
                <w:rFonts w:ascii="Times New Roman" w:hAnsi="Times New Roman"/>
                <w:color w:val="000000"/>
              </w:rPr>
              <w:t>а</w:t>
            </w:r>
            <w:r w:rsidRPr="00CE79F2">
              <w:rPr>
                <w:rFonts w:ascii="Times New Roman" w:hAnsi="Times New Roman"/>
                <w:color w:val="000000"/>
              </w:rPr>
              <w:t>зования в Республике Татарстан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E79F2" w:rsidRDefault="00CB6C74" w:rsidP="00120FC8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E79F2">
              <w:rPr>
                <w:rFonts w:ascii="Times New Roman" w:hAnsi="Times New Roman"/>
              </w:rPr>
              <w:t>Социальное обеспечение и иные выплаты н</w:t>
            </w:r>
            <w:r w:rsidRPr="00CE79F2">
              <w:rPr>
                <w:rFonts w:ascii="Times New Roman" w:hAnsi="Times New Roman"/>
              </w:rPr>
              <w:t>а</w:t>
            </w:r>
            <w:r w:rsidRPr="00CE79F2">
              <w:rPr>
                <w:rFonts w:ascii="Times New Roman" w:hAnsi="Times New Roman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</w:t>
            </w:r>
            <w:r w:rsidRPr="00460392">
              <w:rPr>
                <w:rFonts w:ascii="Times New Roman" w:hAnsi="Times New Roman"/>
                <w:color w:val="000000"/>
              </w:rPr>
              <w:t>е</w:t>
            </w:r>
            <w:r w:rsidRPr="00460392">
              <w:rPr>
                <w:rFonts w:ascii="Times New Roman" w:hAnsi="Times New Roman"/>
                <w:color w:val="000000"/>
              </w:rPr>
              <w:t>ствляющих обеспечение образовательной де</w:t>
            </w:r>
            <w:r w:rsidRPr="00460392">
              <w:rPr>
                <w:rFonts w:ascii="Times New Roman" w:hAnsi="Times New Roman"/>
                <w:color w:val="000000"/>
              </w:rPr>
              <w:t>я</w:t>
            </w:r>
            <w:r w:rsidRPr="00460392">
              <w:rPr>
                <w:rFonts w:ascii="Times New Roman" w:hAnsi="Times New Roman"/>
                <w:color w:val="000000"/>
              </w:rPr>
              <w:t>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</w:t>
            </w:r>
            <w:r w:rsidRPr="00460392">
              <w:rPr>
                <w:rFonts w:ascii="Times New Roman" w:hAnsi="Times New Roman"/>
              </w:rPr>
              <w:t>о</w:t>
            </w:r>
            <w:r w:rsidRPr="00460392">
              <w:rPr>
                <w:rFonts w:ascii="Times New Roman" w:hAnsi="Times New Roman"/>
              </w:rPr>
              <w:t>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C83ECA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11070,5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C83ECA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818,1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C83ECA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818,1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C83ECA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C83ECA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Pr="00C83ECA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C83ECA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C83ECA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C83EC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Pr="00C83ECA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494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CB6C74" w:rsidRPr="0005449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B6C74" w:rsidRPr="0005449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05449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49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05449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C83ECA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2A1C58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CB6C74" w:rsidRPr="002A1C5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B6C74" w:rsidRPr="002A1C5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2A1C5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2A1C5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A1C58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10252,4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861C8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1861C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B6C74" w:rsidRPr="001861C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1861C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1861C8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1861C8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8450,1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861C8" w:rsidRDefault="00CB6C7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1861C8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B6C74" w:rsidRPr="001861C8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1861C8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1861C8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1861C8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8450,1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861C8" w:rsidRDefault="00CB6C74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Pr="001861C8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B6C74" w:rsidRPr="001861C8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1861C8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1861C8" w:rsidRDefault="00CB6C74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Pr="001861C8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8450,1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93CCB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E93CCB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1772,9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93CCB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E93CCB" w:rsidRDefault="00CB6C74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1772,9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93CCB" w:rsidRDefault="00CB6C74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Pr="00E93CCB" w:rsidRDefault="00CB6C74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1772,9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E93CCB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E93CCB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E93CCB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B6C74" w:rsidRPr="00E93CCB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E93CCB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93CCB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E93CCB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8153E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Pr="00E93CCB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CB6C74" w:rsidRPr="00E93CCB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E93CCB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E93CCB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Pr="00E93CCB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2329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«Социальная поддержка граждан Республики Татарстан» на 2014 – 2020 годы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2329A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9210,9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4776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06B70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06B70">
              <w:rPr>
                <w:rFonts w:ascii="Times New Roman" w:hAnsi="Times New Roman"/>
              </w:rPr>
              <w:t>Оказание государственной социал</w:t>
            </w:r>
            <w:r w:rsidRPr="00C06B70">
              <w:rPr>
                <w:rFonts w:ascii="Times New Roman" w:hAnsi="Times New Roman"/>
              </w:rPr>
              <w:t>ь</w:t>
            </w:r>
            <w:r w:rsidRPr="00C06B70">
              <w:rPr>
                <w:rFonts w:ascii="Times New Roman" w:hAnsi="Times New Roman"/>
              </w:rPr>
              <w:t>ной(материальной) помощи отдельным кат</w:t>
            </w:r>
            <w:r w:rsidRPr="00C06B70">
              <w:rPr>
                <w:rFonts w:ascii="Times New Roman" w:hAnsi="Times New Roman"/>
              </w:rPr>
              <w:t>е</w:t>
            </w:r>
            <w:r w:rsidRPr="00C06B70">
              <w:rPr>
                <w:rFonts w:ascii="Times New Roman" w:hAnsi="Times New Roman"/>
              </w:rPr>
              <w:t>гориям населения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ем обучающихся в образовательных 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4434,9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3581,7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3581,7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3569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3569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B6C74" w:rsidRPr="00F52875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3569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70478" w:rsidRDefault="00CB6C74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853,2</w:t>
            </w:r>
          </w:p>
        </w:tc>
      </w:tr>
      <w:tr w:rsidR="00CB6C74" w:rsidRPr="00371815" w:rsidTr="00E27218">
        <w:trPr>
          <w:trHeight w:val="569"/>
        </w:trPr>
        <w:tc>
          <w:tcPr>
            <w:tcW w:w="4671" w:type="dxa"/>
          </w:tcPr>
          <w:p w:rsidR="00CB6C74" w:rsidRPr="00B70478" w:rsidRDefault="00CB6C74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853,2</w:t>
            </w:r>
          </w:p>
        </w:tc>
      </w:tr>
      <w:tr w:rsidR="00CB6C74" w:rsidRPr="00371815" w:rsidTr="00E27218">
        <w:trPr>
          <w:trHeight w:val="569"/>
        </w:trPr>
        <w:tc>
          <w:tcPr>
            <w:tcW w:w="4671" w:type="dxa"/>
          </w:tcPr>
          <w:p w:rsidR="00CB6C74" w:rsidRPr="00B70478" w:rsidRDefault="00CB6C74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853,2</w:t>
            </w:r>
          </w:p>
        </w:tc>
      </w:tr>
      <w:tr w:rsidR="00CB6C7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853,2</w:t>
            </w:r>
          </w:p>
        </w:tc>
      </w:tr>
      <w:tr w:rsidR="00CB6C7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52875" w:rsidRDefault="00CB6C74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52875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853,2</w:t>
            </w:r>
          </w:p>
        </w:tc>
      </w:tr>
      <w:tr w:rsidR="00CB6C7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B6C74" w:rsidRPr="0086258A" w:rsidRDefault="00CB6C74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201</w:t>
            </w:r>
            <w:r>
              <w:rPr>
                <w:rFonts w:ascii="Times New Roman" w:hAnsi="Times New Roman"/>
                <w:b/>
              </w:rPr>
              <w:t xml:space="preserve">7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CB6C74" w:rsidRPr="00341326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CB6C74" w:rsidRPr="003413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3413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3413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341326" w:rsidRDefault="00CB6C74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CB6C7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B6C74" w:rsidRPr="00D02C18" w:rsidRDefault="00CB6C7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CB6C74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CB6C7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B6C74" w:rsidRPr="00826CCF" w:rsidRDefault="00CB6C7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CB6C74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CB6C74" w:rsidRPr="00371815" w:rsidTr="00512051">
        <w:trPr>
          <w:trHeight w:val="569"/>
        </w:trPr>
        <w:tc>
          <w:tcPr>
            <w:tcW w:w="4671" w:type="dxa"/>
            <w:vAlign w:val="bottom"/>
          </w:tcPr>
          <w:p w:rsidR="00CB6C74" w:rsidRPr="00E94186" w:rsidRDefault="00CB6C7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CB6C74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CB6C74" w:rsidRPr="00371815" w:rsidTr="00045677">
        <w:trPr>
          <w:trHeight w:val="569"/>
        </w:trPr>
        <w:tc>
          <w:tcPr>
            <w:tcW w:w="4671" w:type="dxa"/>
          </w:tcPr>
          <w:p w:rsidR="00CB6C74" w:rsidRPr="00826CCF" w:rsidRDefault="00CB6C74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CB6C74" w:rsidRPr="00826CCF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CB6C74" w:rsidRPr="00826CC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826CC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B6C74" w:rsidRPr="00826CC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826CCF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CB6C74" w:rsidRPr="00371815" w:rsidTr="00045677">
        <w:trPr>
          <w:trHeight w:val="569"/>
        </w:trPr>
        <w:tc>
          <w:tcPr>
            <w:tcW w:w="4671" w:type="dxa"/>
          </w:tcPr>
          <w:p w:rsidR="00CB6C74" w:rsidRPr="00826CCF" w:rsidRDefault="00CB6C74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CB6C74" w:rsidRPr="00826CCF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CB6C74" w:rsidRPr="00826CC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826CC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B6C74" w:rsidRPr="00826CC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826CCF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CB6C74" w:rsidRPr="00371815" w:rsidTr="004C37B3">
        <w:trPr>
          <w:trHeight w:val="569"/>
        </w:trPr>
        <w:tc>
          <w:tcPr>
            <w:tcW w:w="4671" w:type="dxa"/>
            <w:vAlign w:val="bottom"/>
          </w:tcPr>
          <w:p w:rsidR="00CB6C74" w:rsidRPr="004F5A20" w:rsidRDefault="00CB6C74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профилактики правонарушений в Аксубаевском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>пальном районе на 2017-2019 годы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D2329A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D2329A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9C687C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585,6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996605" w:rsidRDefault="00CB6C7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ний и преступлений"</w:t>
            </w:r>
          </w:p>
        </w:tc>
        <w:tc>
          <w:tcPr>
            <w:tcW w:w="1838" w:type="dxa"/>
            <w:vAlign w:val="bottom"/>
          </w:tcPr>
          <w:p w:rsidR="00CB6C74" w:rsidRDefault="00CB6C7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CB6C74" w:rsidRDefault="00CB6C7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DF409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585,6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135ADF" w:rsidRDefault="00CB6C74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585,6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D2329A" w:rsidRDefault="00CB6C74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585,6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D2329A" w:rsidRDefault="00CB6C74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585,6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C84AB8" w:rsidRDefault="00CB6C74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585,6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C84AB8" w:rsidRDefault="00CB6C74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 на 2017-2020 годы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CB6C74" w:rsidRPr="007878CC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FC4AAC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45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C84AB8" w:rsidRDefault="00CB6C74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8C0078" w:rsidRDefault="00CB6C74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C84AB8" w:rsidRDefault="00CB6C74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6F2104" w:rsidRDefault="00CB6C74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</w:tr>
      <w:tr w:rsidR="00CB6C74" w:rsidRPr="00371815" w:rsidTr="00922892">
        <w:trPr>
          <w:trHeight w:val="569"/>
        </w:trPr>
        <w:tc>
          <w:tcPr>
            <w:tcW w:w="4671" w:type="dxa"/>
            <w:vAlign w:val="bottom"/>
          </w:tcPr>
          <w:p w:rsidR="00CB6C74" w:rsidRPr="006F2104" w:rsidRDefault="00CB6C74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CB6C74" w:rsidRDefault="00CB6C74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2329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туаций, обеспечение пожарной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2329A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1446,6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87D31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187D31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1446,6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87D31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187D31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1446,6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87D31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187D31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1446,6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87D31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187D3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187D31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1347,5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5B222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5B222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1347,5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5B222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Pr="005B222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1347,5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5B222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5B222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5B222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5B222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5B222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CB6C74" w:rsidRPr="005B222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Pr="005B2224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2329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2329A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58778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30E2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838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030E26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30E2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030E26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30E2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030E26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30E2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30E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030E26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A35C2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Pr="00CA35C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CB6C74" w:rsidRPr="00CA35C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CA35C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CA35C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CA35C2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A35C2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B6C74" w:rsidRPr="00CA35C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CB6C74" w:rsidRPr="00CA35C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CA35C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CA35C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CA35C2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1461,3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F5F33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21480,9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F5F33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21480,9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F5F33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F5F33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EF5F33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EF5F33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F5F33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21414,4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F5F33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21414,4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EF5F33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21414,4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EF5F33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21414,4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Комплектование книжных фондов библиотек муниципальных образований за счет средств федерального </w:t>
            </w:r>
            <w:r w:rsidRPr="002C2F6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и республиканского 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бюджета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08 3 01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L519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269E5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2C2F6A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08 3 01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L519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269E5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08 3 01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L519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D269E5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08 3 01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L519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EF5F33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D269E5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676E4C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838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676E4C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33145,3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676E4C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676E4C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33145,3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676E4C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676E4C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33145,3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676E4C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676E4C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676E4C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33145,3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812F9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Pr="00A812F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B6C74" w:rsidRPr="00A812F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812F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A812F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676E4C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33145,3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812F9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B6C74" w:rsidRPr="00A812F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CB6C74" w:rsidRPr="00A812F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812F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A812F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676E4C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33145,3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F542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 на 2016 – 2020 годы»</w:t>
            </w:r>
          </w:p>
        </w:tc>
        <w:tc>
          <w:tcPr>
            <w:tcW w:w="1838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AF5426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F542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AF5426" w:rsidRDefault="00CB6C74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F542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AF5426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F542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AF542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AF5426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5233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Pr="0015233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CB6C74" w:rsidRPr="0015233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15233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15233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AF5426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5233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CB6C74" w:rsidRPr="0015233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CB6C74" w:rsidRPr="0015233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15233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15233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B6C74" w:rsidRPr="00AF5426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BF0229" w:rsidRDefault="00CB6C74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4519E" w:rsidRDefault="00CB6C74" w:rsidP="00120FC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F4519E">
              <w:rPr>
                <w:rFonts w:ascii="Times New Roman" w:hAnsi="Times New Roman"/>
                <w:szCs w:val="24"/>
              </w:rPr>
              <w:t>Гранты в области культуры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08 7 01 4405 0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CB6C74" w:rsidRPr="00371815" w:rsidTr="001703B0">
        <w:trPr>
          <w:trHeight w:val="569"/>
        </w:trPr>
        <w:tc>
          <w:tcPr>
            <w:tcW w:w="4671" w:type="dxa"/>
          </w:tcPr>
          <w:p w:rsidR="00CB6C74" w:rsidRPr="00F4519E" w:rsidRDefault="00CB6C74" w:rsidP="00120FC8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08 7 01 4405 0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08 7 01 4405 0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08 7 01 4405 0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E6F9B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лучших работн</w:t>
            </w:r>
            <w:r w:rsidRPr="00EE6F9B">
              <w:rPr>
                <w:rFonts w:ascii="Times New Roman" w:hAnsi="Times New Roman"/>
                <w:szCs w:val="24"/>
              </w:rPr>
              <w:t>и</w:t>
            </w:r>
            <w:r w:rsidRPr="00EE6F9B">
              <w:rPr>
                <w:rFonts w:ascii="Times New Roman" w:hAnsi="Times New Roman"/>
                <w:szCs w:val="24"/>
              </w:rPr>
              <w:t>ков муниципальных учреждений культуры, находящихся на территориях сельских посел</w:t>
            </w:r>
            <w:r w:rsidRPr="00EE6F9B">
              <w:rPr>
                <w:rFonts w:ascii="Times New Roman" w:hAnsi="Times New Roman"/>
                <w:szCs w:val="24"/>
              </w:rPr>
              <w:t>е</w:t>
            </w:r>
            <w:r w:rsidRPr="00EE6F9B">
              <w:rPr>
                <w:rFonts w:ascii="Times New Roman" w:hAnsi="Times New Roman"/>
                <w:szCs w:val="24"/>
              </w:rPr>
              <w:t>ний</w:t>
            </w:r>
          </w:p>
        </w:tc>
        <w:tc>
          <w:tcPr>
            <w:tcW w:w="1838" w:type="dxa"/>
            <w:vAlign w:val="bottom"/>
          </w:tcPr>
          <w:p w:rsidR="00CB6C74" w:rsidRPr="00EE6F9B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100</w:t>
            </w:r>
          </w:p>
        </w:tc>
      </w:tr>
      <w:tr w:rsidR="00CB6C74" w:rsidRPr="00371815" w:rsidTr="00D54CB0">
        <w:trPr>
          <w:trHeight w:val="569"/>
        </w:trPr>
        <w:tc>
          <w:tcPr>
            <w:tcW w:w="4671" w:type="dxa"/>
          </w:tcPr>
          <w:p w:rsidR="00CB6C74" w:rsidRPr="00F4519E" w:rsidRDefault="00CB6C74" w:rsidP="00120FC8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E6F9B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200</w:t>
            </w:r>
          </w:p>
        </w:tc>
      </w:tr>
      <w:tr w:rsidR="00CB6C74" w:rsidRPr="00371815" w:rsidTr="00D54CB0">
        <w:trPr>
          <w:trHeight w:val="569"/>
        </w:trPr>
        <w:tc>
          <w:tcPr>
            <w:tcW w:w="4671" w:type="dxa"/>
          </w:tcPr>
          <w:p w:rsidR="00CB6C74" w:rsidRPr="00F4519E" w:rsidRDefault="00CB6C74" w:rsidP="00120FC8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200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200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1C3951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200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675D2" w:rsidRDefault="00CB6C7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1065.8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A750E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CB6C74" w:rsidRDefault="00CB6C7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675D2" w:rsidRDefault="00CB6C7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1065.8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A750E" w:rsidRDefault="00CB6C74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CB6C74" w:rsidRPr="003856CF" w:rsidRDefault="00CB6C7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675D2" w:rsidRDefault="00CB6C7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1065.8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675D2" w:rsidRDefault="00CB6C7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1065.8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2675D2" w:rsidRDefault="00CB6C7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1065.8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BF0229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BF0229" w:rsidRDefault="00CB6C74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BF0229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2675D2" w:rsidRDefault="00CB6C7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1065.8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2329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 на 2016 – 2020 годы»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2329A" w:rsidRDefault="00CB6C74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469,1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2A6F2E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 Аксубаевского муниципал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ного района на 2016 – 2020 годы»</w:t>
            </w:r>
          </w:p>
        </w:tc>
        <w:tc>
          <w:tcPr>
            <w:tcW w:w="1838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2A6F2E" w:rsidRDefault="00CB6C7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2A6F2E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2A6F2E" w:rsidRDefault="00CB6C7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2A6F2E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</w:t>
            </w:r>
          </w:p>
        </w:tc>
        <w:tc>
          <w:tcPr>
            <w:tcW w:w="1838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2A6F2E" w:rsidRDefault="00CB6C74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E11DD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2A6F2E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2A6F2E" w:rsidRDefault="00CB6C74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5289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CB6C74" w:rsidRPr="00D5289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B6C74" w:rsidRPr="00D5289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D5289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CB6C74" w:rsidRPr="00D5289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D52896" w:rsidRDefault="00CB6C74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52896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CB6C74" w:rsidRPr="00D5289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CB6C74" w:rsidRPr="00D5289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D5289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CB6C74" w:rsidRPr="00D52896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Pr="00D52896" w:rsidRDefault="00CB6C74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2329A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2329A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15207,2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B4C41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ры и спорта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1015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B4C41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11075,8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B4C41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B4C41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11075,8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B4C41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B4C41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538,7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B4C41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B4C41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160,5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160,5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CB6C74" w:rsidRPr="00A20A22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B6C74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160,5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20A22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A20A22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378,2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20A22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A20A22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378,2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20A22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CB6C74" w:rsidRPr="00A20A22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B6C74" w:rsidRPr="00A20A22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378,2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E772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7E772F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10187,4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E772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7E772F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10187,4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E772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7E772F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10187,4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E772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CB6C74" w:rsidRPr="007E772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7E772F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10187,4</w:t>
            </w:r>
          </w:p>
        </w:tc>
      </w:tr>
      <w:tr w:rsidR="00CB6C74" w:rsidRPr="00371815" w:rsidTr="00F202CB">
        <w:trPr>
          <w:trHeight w:val="569"/>
        </w:trPr>
        <w:tc>
          <w:tcPr>
            <w:tcW w:w="4671" w:type="dxa"/>
          </w:tcPr>
          <w:p w:rsidR="00CB6C74" w:rsidRPr="00A86957" w:rsidRDefault="00CB6C74" w:rsidP="00120FC8">
            <w:pPr>
              <w:rPr>
                <w:rFonts w:ascii="Times New Roman" w:hAnsi="Times New Roman"/>
              </w:rPr>
            </w:pPr>
            <w:r w:rsidRPr="00A86957">
              <w:rPr>
                <w:rFonts w:ascii="Times New Roman" w:hAnsi="Times New Roman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 за высокие р</w:t>
            </w:r>
            <w:r w:rsidRPr="00A86957">
              <w:rPr>
                <w:rFonts w:ascii="Times New Roman" w:hAnsi="Times New Roman"/>
              </w:rPr>
              <w:t>е</w:t>
            </w:r>
            <w:r w:rsidRPr="00A86957">
              <w:rPr>
                <w:rFonts w:ascii="Times New Roman" w:hAnsi="Times New Roman"/>
              </w:rPr>
              <w:t>зультаты</w:t>
            </w:r>
          </w:p>
        </w:tc>
        <w:tc>
          <w:tcPr>
            <w:tcW w:w="1838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10 1 01 4233 0</w:t>
            </w:r>
          </w:p>
        </w:tc>
        <w:tc>
          <w:tcPr>
            <w:tcW w:w="1015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105,8</w:t>
            </w:r>
          </w:p>
        </w:tc>
      </w:tr>
      <w:tr w:rsidR="00CB6C74" w:rsidRPr="00371815" w:rsidTr="00F202CB">
        <w:trPr>
          <w:trHeight w:val="569"/>
        </w:trPr>
        <w:tc>
          <w:tcPr>
            <w:tcW w:w="4671" w:type="dxa"/>
          </w:tcPr>
          <w:p w:rsidR="00CB6C74" w:rsidRPr="00A86957" w:rsidRDefault="00CB6C74" w:rsidP="00120FC8">
            <w:pPr>
              <w:rPr>
                <w:rFonts w:ascii="Times New Roman" w:hAnsi="Times New Roman"/>
              </w:rPr>
            </w:pPr>
            <w:r w:rsidRPr="00A86957">
              <w:rPr>
                <w:rFonts w:ascii="Times New Roman" w:hAnsi="Times New Roman"/>
              </w:rPr>
              <w:t>Предоставление субсидий бюджетным, авт</w:t>
            </w:r>
            <w:r w:rsidRPr="00A86957">
              <w:rPr>
                <w:rFonts w:ascii="Times New Roman" w:hAnsi="Times New Roman"/>
              </w:rPr>
              <w:t>о</w:t>
            </w:r>
            <w:r w:rsidRPr="00A86957">
              <w:rPr>
                <w:rFonts w:ascii="Times New Roman" w:hAnsi="Times New Roman"/>
              </w:rPr>
              <w:t>номным учреждениям и иным некоммерч</w:t>
            </w:r>
            <w:r w:rsidRPr="00A86957">
              <w:rPr>
                <w:rFonts w:ascii="Times New Roman" w:hAnsi="Times New Roman"/>
              </w:rPr>
              <w:t>е</w:t>
            </w:r>
            <w:r w:rsidRPr="00A86957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10 1 01 4233 0</w:t>
            </w:r>
          </w:p>
        </w:tc>
        <w:tc>
          <w:tcPr>
            <w:tcW w:w="1015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10 1 01 4233 0</w:t>
            </w:r>
          </w:p>
        </w:tc>
        <w:tc>
          <w:tcPr>
            <w:tcW w:w="1015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59C1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10 1 01 4233 0</w:t>
            </w:r>
          </w:p>
        </w:tc>
        <w:tc>
          <w:tcPr>
            <w:tcW w:w="1015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5274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749">
              <w:rPr>
                <w:rFonts w:ascii="Times New Roman" w:hAnsi="Times New Roman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10 1 01 4365 0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</w:tr>
      <w:tr w:rsidR="00CB6C74" w:rsidRPr="00371815" w:rsidTr="00CB3225">
        <w:trPr>
          <w:trHeight w:val="569"/>
        </w:trPr>
        <w:tc>
          <w:tcPr>
            <w:tcW w:w="4671" w:type="dxa"/>
          </w:tcPr>
          <w:p w:rsidR="00CB6C74" w:rsidRPr="00A86957" w:rsidRDefault="00CB6C74" w:rsidP="00120FC8">
            <w:pPr>
              <w:rPr>
                <w:rFonts w:ascii="Times New Roman" w:hAnsi="Times New Roman"/>
              </w:rPr>
            </w:pPr>
            <w:r w:rsidRPr="00A86957">
              <w:rPr>
                <w:rFonts w:ascii="Times New Roman" w:hAnsi="Times New Roman"/>
              </w:rPr>
              <w:t>Предоставление субсидий бюджетным, авт</w:t>
            </w:r>
            <w:r w:rsidRPr="00A86957">
              <w:rPr>
                <w:rFonts w:ascii="Times New Roman" w:hAnsi="Times New Roman"/>
              </w:rPr>
              <w:t>о</w:t>
            </w:r>
            <w:r w:rsidRPr="00A86957">
              <w:rPr>
                <w:rFonts w:ascii="Times New Roman" w:hAnsi="Times New Roman"/>
              </w:rPr>
              <w:t>номным учреждениям и иным некоммерч</w:t>
            </w:r>
            <w:r w:rsidRPr="00A86957">
              <w:rPr>
                <w:rFonts w:ascii="Times New Roman" w:hAnsi="Times New Roman"/>
              </w:rPr>
              <w:t>е</w:t>
            </w:r>
            <w:r w:rsidRPr="00A86957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10 1 01 4365 0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7E772F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10 1 01 4365 0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10 1 01 4365 0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</w:t>
            </w:r>
          </w:p>
        </w:tc>
      </w:tr>
      <w:tr w:rsidR="00CB6C74" w:rsidRPr="00371815" w:rsidTr="00215BF7">
        <w:trPr>
          <w:trHeight w:val="569"/>
        </w:trPr>
        <w:tc>
          <w:tcPr>
            <w:tcW w:w="4671" w:type="dxa"/>
          </w:tcPr>
          <w:p w:rsidR="00CB6C74" w:rsidRPr="004003CC" w:rsidRDefault="00CB6C74" w:rsidP="00120FC8">
            <w:pPr>
              <w:rPr>
                <w:rFonts w:ascii="Times New Roman" w:hAnsi="Times New Roman"/>
              </w:rPr>
            </w:pPr>
            <w:r w:rsidRPr="004003CC">
              <w:rPr>
                <w:rFonts w:ascii="Times New Roman" w:hAnsi="Times New Roman"/>
              </w:rPr>
              <w:t>Подпрограмма "Организация отдыха детей и молодежи, их оздоровления и занятости на 2014 – 2020 годы"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10 2 00 0000 0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3190,9</w:t>
            </w:r>
          </w:p>
        </w:tc>
      </w:tr>
      <w:tr w:rsidR="00CB6C74" w:rsidRPr="00371815" w:rsidTr="00215BF7">
        <w:trPr>
          <w:trHeight w:val="569"/>
        </w:trPr>
        <w:tc>
          <w:tcPr>
            <w:tcW w:w="4671" w:type="dxa"/>
          </w:tcPr>
          <w:p w:rsidR="00CB6C74" w:rsidRPr="004003CC" w:rsidRDefault="00CB6C74" w:rsidP="00120FC8">
            <w:pPr>
              <w:rPr>
                <w:rFonts w:ascii="Times New Roman" w:hAnsi="Times New Roman"/>
              </w:rPr>
            </w:pPr>
            <w:r w:rsidRPr="004003CC">
              <w:rPr>
                <w:rFonts w:ascii="Times New Roman" w:hAnsi="Times New Roman"/>
              </w:rPr>
              <w:t>Мероприятия по организации отдыха, озд</w:t>
            </w:r>
            <w:r w:rsidRPr="004003CC">
              <w:rPr>
                <w:rFonts w:ascii="Times New Roman" w:hAnsi="Times New Roman"/>
              </w:rPr>
              <w:t>о</w:t>
            </w:r>
            <w:r w:rsidRPr="004003CC">
              <w:rPr>
                <w:rFonts w:ascii="Times New Roman" w:hAnsi="Times New Roman"/>
              </w:rPr>
              <w:t>ровления, занятости детей и молодежи за счет средств РТ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10 2 01 2132 0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3190,9</w:t>
            </w:r>
          </w:p>
        </w:tc>
      </w:tr>
      <w:tr w:rsidR="00CB6C74" w:rsidRPr="00371815" w:rsidTr="00215BF7">
        <w:trPr>
          <w:trHeight w:val="569"/>
        </w:trPr>
        <w:tc>
          <w:tcPr>
            <w:tcW w:w="4671" w:type="dxa"/>
          </w:tcPr>
          <w:p w:rsidR="00CB6C74" w:rsidRPr="004003CC" w:rsidRDefault="00CB6C74" w:rsidP="00120FC8">
            <w:pPr>
              <w:rPr>
                <w:rFonts w:ascii="Times New Roman" w:hAnsi="Times New Roman"/>
              </w:rPr>
            </w:pPr>
            <w:r w:rsidRPr="004003CC">
              <w:rPr>
                <w:rFonts w:ascii="Times New Roman" w:hAnsi="Times New Roman"/>
              </w:rPr>
              <w:t>Предоставление субсидий бюджетным, авт</w:t>
            </w:r>
            <w:r w:rsidRPr="004003CC">
              <w:rPr>
                <w:rFonts w:ascii="Times New Roman" w:hAnsi="Times New Roman"/>
              </w:rPr>
              <w:t>о</w:t>
            </w:r>
            <w:r w:rsidRPr="004003CC">
              <w:rPr>
                <w:rFonts w:ascii="Times New Roman" w:hAnsi="Times New Roman"/>
              </w:rPr>
              <w:t>номным учреждениям и иным некоммерч</w:t>
            </w:r>
            <w:r w:rsidRPr="004003CC">
              <w:rPr>
                <w:rFonts w:ascii="Times New Roman" w:hAnsi="Times New Roman"/>
              </w:rPr>
              <w:t>е</w:t>
            </w:r>
            <w:r w:rsidRPr="004003CC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10 2 01 2132 0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3190,9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10 2 01 2132 0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3190,9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10 2 01 2132 0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3190,9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Аксубаевского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годы»</w:t>
            </w:r>
          </w:p>
        </w:tc>
        <w:tc>
          <w:tcPr>
            <w:tcW w:w="1838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1015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047D3F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940,5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молоде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1015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047D3F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940,5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047D3F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164,2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78,8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78,8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047D3F" w:rsidRDefault="00CB6C74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CB6C74" w:rsidRDefault="00CB6C74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78,8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047D3F" w:rsidRDefault="00CB6C7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047D3F" w:rsidRDefault="00CB6C7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CB6C74" w:rsidRPr="00047D3F" w:rsidRDefault="00CB6C7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47D3F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</w:t>
            </w:r>
          </w:p>
        </w:tc>
        <w:tc>
          <w:tcPr>
            <w:tcW w:w="1838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47D3F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047D3F" w:rsidRDefault="00CB6C7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776,3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3022B0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B6C74" w:rsidRPr="003022B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CB6C74" w:rsidRPr="003022B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3022B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3022B0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3022B0" w:rsidRDefault="00CB6C7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776,3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A3F8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B6C74" w:rsidRPr="00DA3F8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CB6C74" w:rsidRPr="00DA3F8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DA3F8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DA3F8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DA3F84" w:rsidRDefault="00CB6C7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776,3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A3F84" w:rsidRDefault="00CB6C7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CB6C74" w:rsidRPr="00DA3F8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CB6C74" w:rsidRPr="00DA3F8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B6C74" w:rsidRPr="00DA3F8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B6C74" w:rsidRPr="00DA3F8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CB6C74" w:rsidRPr="00DA3F84" w:rsidRDefault="00CB6C74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776,3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92967">
              <w:rPr>
                <w:rFonts w:ascii="Times New Roman" w:hAnsi="Times New Roman"/>
                <w:b/>
              </w:rPr>
              <w:t>у</w:t>
            </w:r>
            <w:r w:rsidRPr="00492967">
              <w:rPr>
                <w:rFonts w:ascii="Times New Roman" w:hAnsi="Times New Roman"/>
                <w:b/>
              </w:rPr>
              <w:t>дарственной программы "Развитие тран</w:t>
            </w:r>
            <w:r w:rsidRPr="00492967">
              <w:rPr>
                <w:rFonts w:ascii="Times New Roman" w:hAnsi="Times New Roman"/>
                <w:b/>
              </w:rPr>
              <w:t>с</w:t>
            </w:r>
            <w:r w:rsidRPr="00492967">
              <w:rPr>
                <w:rFonts w:ascii="Times New Roman" w:hAnsi="Times New Roman"/>
                <w:b/>
              </w:rPr>
              <w:t>портной системы Республики Татарстан "</w:t>
            </w:r>
          </w:p>
        </w:tc>
        <w:tc>
          <w:tcPr>
            <w:tcW w:w="1838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  <w:b/>
                <w:color w:val="000000"/>
                <w:lang w:eastAsia="ru-RU"/>
              </w:rPr>
              <w:t>13 0 00 0000 0</w:t>
            </w:r>
          </w:p>
        </w:tc>
        <w:tc>
          <w:tcPr>
            <w:tcW w:w="1015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717,3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492967">
              <w:rPr>
                <w:rFonts w:ascii="Times New Roman" w:hAnsi="Times New Roman"/>
              </w:rPr>
              <w:t>Отдельные мероприятия в области других в</w:t>
            </w:r>
            <w:r w:rsidRPr="00492967">
              <w:rPr>
                <w:rFonts w:ascii="Times New Roman" w:hAnsi="Times New Roman"/>
              </w:rPr>
              <w:t>и</w:t>
            </w:r>
            <w:r w:rsidRPr="00492967">
              <w:rPr>
                <w:rFonts w:ascii="Times New Roman" w:hAnsi="Times New Roman"/>
              </w:rPr>
              <w:t>дов транспорта</w:t>
            </w:r>
          </w:p>
        </w:tc>
        <w:tc>
          <w:tcPr>
            <w:tcW w:w="1838" w:type="dxa"/>
            <w:vAlign w:val="bottom"/>
          </w:tcPr>
          <w:p w:rsidR="00CB6C74" w:rsidRPr="00492967" w:rsidRDefault="00CB6C74" w:rsidP="00120FC8">
            <w:pPr>
              <w:spacing w:after="140"/>
              <w:jc w:val="center"/>
              <w:rPr>
                <w:rFonts w:ascii="Times New Roman" w:hAnsi="Times New Roman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FA04A1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717,3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2569E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2569E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2569E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FA04A1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717,3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2569E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2569E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B6C74" w:rsidRPr="002569E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FA04A1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717,3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811BC6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811BC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CB6C74" w:rsidRPr="0049296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2569E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2569E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B6C74" w:rsidRPr="002569E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CB6C74" w:rsidRPr="00FA04A1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717,3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45726" w:rsidRDefault="00CB6C74" w:rsidP="0098139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 xml:space="preserve">ского хозяйства и регулирование рынков сельскохозяйственной продукции, сырья и продовольствия в Республике Татарстан </w:t>
            </w:r>
            <w:r w:rsidRPr="00445726">
              <w:rPr>
                <w:rFonts w:ascii="Times New Roman" w:hAnsi="Times New Roman"/>
                <w:b/>
                <w:color w:val="000000"/>
              </w:rPr>
              <w:t>на 2013 – 2020 годы»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2329A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2329A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6129D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16778,8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3F45B9" w:rsidRDefault="00CB6C7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CB6C74" w:rsidRPr="00D47B4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502,6</w:t>
            </w:r>
          </w:p>
        </w:tc>
      </w:tr>
      <w:tr w:rsidR="00CB6C74" w:rsidRPr="00371815" w:rsidTr="00953797">
        <w:trPr>
          <w:trHeight w:val="569"/>
        </w:trPr>
        <w:tc>
          <w:tcPr>
            <w:tcW w:w="4671" w:type="dxa"/>
          </w:tcPr>
          <w:p w:rsidR="00CB6C74" w:rsidRPr="00463759" w:rsidRDefault="00CB6C74" w:rsidP="00120FC8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Подпрограмма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6129D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16276.2</w:t>
            </w:r>
          </w:p>
        </w:tc>
      </w:tr>
      <w:tr w:rsidR="00CB6C74" w:rsidRPr="00371815" w:rsidTr="00953797">
        <w:trPr>
          <w:trHeight w:val="569"/>
        </w:trPr>
        <w:tc>
          <w:tcPr>
            <w:tcW w:w="4671" w:type="dxa"/>
          </w:tcPr>
          <w:p w:rsidR="00CB6C74" w:rsidRPr="00463759" w:rsidRDefault="00CB6C74" w:rsidP="00120FC8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Основное мероприятие "Мероприятия по ре</w:t>
            </w:r>
            <w:r w:rsidRPr="00463759">
              <w:rPr>
                <w:rFonts w:ascii="Times New Roman" w:hAnsi="Times New Roman"/>
              </w:rPr>
              <w:t>а</w:t>
            </w:r>
            <w:r w:rsidRPr="00463759">
              <w:rPr>
                <w:rFonts w:ascii="Times New Roman" w:hAnsi="Times New Roman"/>
              </w:rPr>
              <w:t>лизации подпрограммы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14 7 01 0000 0</w:t>
            </w:r>
          </w:p>
        </w:tc>
        <w:tc>
          <w:tcPr>
            <w:tcW w:w="1015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6129D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16276.2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220A7B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220A7B">
              <w:rPr>
                <w:rFonts w:ascii="Times New Roman" w:hAnsi="Times New Roman"/>
              </w:rPr>
              <w:t>Реализация мероприятий подпрограммы "У</w:t>
            </w:r>
            <w:r w:rsidRPr="00220A7B">
              <w:rPr>
                <w:rFonts w:ascii="Times New Roman" w:hAnsi="Times New Roman"/>
              </w:rPr>
              <w:t>с</w:t>
            </w:r>
            <w:r w:rsidRPr="00220A7B">
              <w:rPr>
                <w:rFonts w:ascii="Times New Roman" w:hAnsi="Times New Roman"/>
              </w:rPr>
              <w:t>тойчивое развитие сельских территорий" за счет средств республиканского и федеральн</w:t>
            </w:r>
            <w:r w:rsidRPr="00220A7B">
              <w:rPr>
                <w:rFonts w:ascii="Times New Roman" w:hAnsi="Times New Roman"/>
              </w:rPr>
              <w:t>о</w:t>
            </w:r>
            <w:r w:rsidRPr="00220A7B">
              <w:rPr>
                <w:rFonts w:ascii="Times New Roman" w:hAnsi="Times New Roman"/>
              </w:rPr>
              <w:t>го бюджета</w:t>
            </w:r>
          </w:p>
        </w:tc>
        <w:tc>
          <w:tcPr>
            <w:tcW w:w="1838" w:type="dxa"/>
            <w:vAlign w:val="bottom"/>
          </w:tcPr>
          <w:p w:rsidR="00CB6C74" w:rsidRPr="00220A7B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20A7B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  <w:lang w:val="en-US"/>
              </w:rPr>
              <w:t xml:space="preserve"> L567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6129D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16276.2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CB6C74" w:rsidRPr="00A50A2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20A7B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  <w:lang w:val="en-US"/>
              </w:rPr>
              <w:t xml:space="preserve"> L567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8729E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729E7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24515F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6129D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16276.2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B6C74" w:rsidRPr="00A50A2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20A7B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  <w:lang w:val="en-US"/>
              </w:rPr>
              <w:t xml:space="preserve"> L567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8729E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729E7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132D1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D1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Pr="00132D1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D1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6129D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16276.2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CB6C74" w:rsidRPr="00A50A20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20A7B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  <w:lang w:val="en-US"/>
              </w:rPr>
              <w:t xml:space="preserve"> L567</w:t>
            </w:r>
            <w:r>
              <w:rPr>
                <w:rFonts w:ascii="Times New Roman" w:hAnsi="Times New Roman"/>
              </w:rPr>
              <w:t xml:space="preserve"> </w:t>
            </w:r>
            <w:r w:rsidRPr="00220A7B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CB6C74" w:rsidRPr="008729E7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729E7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132D1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D1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Pr="00132D15" w:rsidRDefault="00CB6C74" w:rsidP="00120FC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D1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Pr="006129D3" w:rsidRDefault="00CB6C74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16276.2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5E0D1E" w:rsidRDefault="00CB6C74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  <w:lang w:eastAsia="en-US"/>
              </w:rPr>
              <w:t>ж</w:t>
            </w:r>
            <w:r w:rsidRPr="005E0D1E">
              <w:rPr>
                <w:rStyle w:val="10"/>
                <w:b/>
                <w:sz w:val="22"/>
                <w:lang w:eastAsia="en-US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8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D2329A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D2329A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98363B" w:rsidRDefault="00CB6C74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23055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94394" w:rsidRDefault="00CB6C7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CB6C74" w:rsidRPr="00494394" w:rsidRDefault="00CB6C7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CB6C74" w:rsidRPr="00494394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494394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49439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98363B" w:rsidRDefault="00CB6C74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23055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94394" w:rsidRDefault="00CB6C7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вом</w:t>
            </w:r>
          </w:p>
        </w:tc>
        <w:tc>
          <w:tcPr>
            <w:tcW w:w="1838" w:type="dxa"/>
            <w:vAlign w:val="bottom"/>
          </w:tcPr>
          <w:p w:rsidR="00CB6C74" w:rsidRPr="00494394" w:rsidRDefault="00CB6C7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CB6C74" w:rsidRPr="00494394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494394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49439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98363B" w:rsidRDefault="00CB6C74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23055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94394" w:rsidRDefault="00CB6C7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494394" w:rsidRDefault="00CB6C74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CB6C74" w:rsidRPr="00494394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494394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49439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98363B" w:rsidRDefault="00CB6C74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23055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94394" w:rsidRDefault="00CB6C7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CB6C74" w:rsidRPr="00494394" w:rsidRDefault="00CB6C7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CB6C74" w:rsidRPr="00494394" w:rsidRDefault="00CB6C7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494394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B6C74" w:rsidRPr="0049439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98363B" w:rsidRDefault="00CB6C74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23055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94394" w:rsidRDefault="00CB6C74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CB6C74" w:rsidRPr="00494394" w:rsidRDefault="00CB6C7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CB6C74" w:rsidRPr="00494394" w:rsidRDefault="00CB6C74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494394" w:rsidRDefault="00CB6C74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CB6C74" w:rsidRPr="00494394" w:rsidRDefault="00CB6C7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CB6C74" w:rsidRPr="0098363B" w:rsidRDefault="00CB6C74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23055</w:t>
            </w:r>
          </w:p>
        </w:tc>
      </w:tr>
      <w:tr w:rsidR="00CB6C74" w:rsidRPr="00371815" w:rsidTr="00552325">
        <w:trPr>
          <w:trHeight w:val="563"/>
        </w:trPr>
        <w:tc>
          <w:tcPr>
            <w:tcW w:w="4671" w:type="dxa"/>
            <w:vAlign w:val="bottom"/>
          </w:tcPr>
          <w:p w:rsidR="00CB6C74" w:rsidRPr="00D2329A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Государственная программа «Развитие ю</w:t>
            </w:r>
            <w:r>
              <w:rPr>
                <w:rFonts w:ascii="Times New Roman" w:hAnsi="Times New Roman"/>
                <w:b/>
              </w:rPr>
              <w:t>с</w:t>
            </w:r>
            <w:r>
              <w:rPr>
                <w:rFonts w:ascii="Times New Roman" w:hAnsi="Times New Roman"/>
                <w:b/>
              </w:rPr>
              <w:t>тиции в Республике Татарстан на 2017- 2020 годы»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50A0B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</w:t>
            </w:r>
            <w:r>
              <w:rPr>
                <w:rFonts w:ascii="Times New Roman" w:hAnsi="Times New Roman"/>
                <w:b/>
                <w:color w:val="000000"/>
                <w:lang w:val="en-US" w:eastAsia="ru-RU"/>
              </w:rPr>
              <w:t>8</w:t>
            </w:r>
          </w:p>
        </w:tc>
      </w:tr>
      <w:tr w:rsidR="00CB6C74" w:rsidRPr="00371815" w:rsidTr="00552325">
        <w:trPr>
          <w:trHeight w:val="609"/>
        </w:trPr>
        <w:tc>
          <w:tcPr>
            <w:tcW w:w="4671" w:type="dxa"/>
            <w:vAlign w:val="bottom"/>
          </w:tcPr>
          <w:p w:rsidR="00CB6C74" w:rsidRPr="00192B7F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CB6C74" w:rsidRPr="00192B7F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EE18EF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EE18EF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50A0B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8</w:t>
            </w:r>
          </w:p>
        </w:tc>
      </w:tr>
      <w:tr w:rsidR="00CB6C74" w:rsidRPr="00371815" w:rsidTr="00552325">
        <w:trPr>
          <w:trHeight w:val="461"/>
        </w:trPr>
        <w:tc>
          <w:tcPr>
            <w:tcW w:w="4671" w:type="dxa"/>
            <w:vAlign w:val="bottom"/>
          </w:tcPr>
          <w:p w:rsidR="00CB6C74" w:rsidRPr="00552325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50A0B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552325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50A0B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552325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 выполнения функций государственными (м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ниципальными) органами, казенными учреждени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ми, органами управления государственными вн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бюджетными фондами</w:t>
            </w:r>
          </w:p>
        </w:tc>
        <w:tc>
          <w:tcPr>
            <w:tcW w:w="1838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50A0B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552325" w:rsidRDefault="00CB6C74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552325" w:rsidRDefault="00CB6C74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CB6C74" w:rsidRPr="00552325" w:rsidRDefault="00CB6C7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50A0B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</w:tr>
      <w:tr w:rsidR="00CB6C74" w:rsidRPr="00371815" w:rsidTr="00552325">
        <w:trPr>
          <w:trHeight w:val="874"/>
        </w:trPr>
        <w:tc>
          <w:tcPr>
            <w:tcW w:w="4671" w:type="dxa"/>
            <w:vAlign w:val="bottom"/>
          </w:tcPr>
          <w:p w:rsidR="00CB6C74" w:rsidRPr="00552325" w:rsidRDefault="00CB6C74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CB6C74" w:rsidRPr="00552325" w:rsidRDefault="00CB6C74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CB6C74" w:rsidRPr="00552325" w:rsidRDefault="00CB6C7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552325" w:rsidRDefault="00CB6C74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552325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B6C74" w:rsidRPr="00250A0B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2329A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муниципального района по реализации антикорупционной политики на 2015-2020 годы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D2329A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316516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3F45B9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0007A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CB6C74" w:rsidRPr="0090007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CB6C74" w:rsidRPr="0090007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90007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90007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90007A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3F45B9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3F45B9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CB6C74" w:rsidRPr="00371815" w:rsidTr="00552325">
        <w:trPr>
          <w:trHeight w:val="285"/>
        </w:trPr>
        <w:tc>
          <w:tcPr>
            <w:tcW w:w="4671" w:type="dxa"/>
            <w:vAlign w:val="bottom"/>
          </w:tcPr>
          <w:p w:rsidR="00CB6C74" w:rsidRPr="003F45B9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3F45B9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CB6C74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B6C74" w:rsidRPr="00552325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3F45B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3F45B9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D2329A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D2329A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175F0F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128195,8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B7FED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421086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3407,2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B7FED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421086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3407,2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B7FED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421086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3407,2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B7FED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9B7FE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B6C74" w:rsidRPr="00421086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3407,2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32610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132610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40439,3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32610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132610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30489,1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132610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13261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132610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30489,1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8C5450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CB6C74" w:rsidRPr="008C545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8C545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8C545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8C5450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Pr="008C5450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7448,1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8C5450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B6C74" w:rsidRPr="008C5450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13354,8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8C5450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CB6C74" w:rsidRPr="008C5450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7419,2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8C5450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8C5450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8C5450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A44A9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EA44A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EA44A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EA44A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EA44A9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EA44A9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9671,6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3406FF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3406FF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3406FF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9671,6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CB6C74" w:rsidRPr="003406FF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3406FF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Pr="003406FF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2790,6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B6C74" w:rsidRPr="003406FF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4493,2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CB6C74" w:rsidRPr="003406FF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1433,7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3406FF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3406FF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954,1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9146D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9146D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9146DD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278,6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9146DD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278,6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Pr="009146DD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B6C74" w:rsidRPr="009146DD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9146D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9146D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9146D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CB6C74" w:rsidRPr="009146DD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146DD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9146DD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CB6C74" w:rsidRPr="009146DD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9146DD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9146DD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6F2104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6F2104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1706,2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6F2104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6F2104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1706,2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6F2104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6F2104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B6C74" w:rsidRPr="006F2104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6F2104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1706,2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6F2104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6F2104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6F2104" w:rsidRDefault="00CB6C74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1706,2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52E49" w:rsidRDefault="00CB6C74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CB6C74" w:rsidRPr="002F6258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B6C74" w:rsidRPr="002F6258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2F6258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2F6258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F6258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526,6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52E49" w:rsidRDefault="00CB6C7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2F6258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B6C74" w:rsidRPr="002F6258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2F6258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2F6258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2F6258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52E49" w:rsidRDefault="00CB6C7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2F6258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B6C74" w:rsidRPr="002F6258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2F6258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2F6258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2F6258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52E49" w:rsidRDefault="00CB6C7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2F6258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B6C74" w:rsidRPr="002F6258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2F6258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2F6258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2F6258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146DD" w:rsidRDefault="00CB6C74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B6C74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52E49" w:rsidRDefault="00CB6C74" w:rsidP="00120FC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B6C74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52E49" w:rsidRDefault="00CB6C74" w:rsidP="00120FC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B6C74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52875" w:rsidRDefault="00CB6C74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B6C74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52E49" w:rsidRDefault="00CB6C74" w:rsidP="00120FC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B6C74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A52E49" w:rsidRDefault="00CB6C74" w:rsidP="00120FC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B6C74" w:rsidRDefault="00CB6C74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2F6258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F3E11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</w:t>
            </w:r>
            <w:r w:rsidRPr="00EF3E11">
              <w:rPr>
                <w:rFonts w:ascii="Times New Roman" w:hAnsi="Times New Roman"/>
              </w:rPr>
              <w:t>е</w:t>
            </w:r>
            <w:r w:rsidRPr="00EF3E11">
              <w:rPr>
                <w:rFonts w:ascii="Times New Roman" w:hAnsi="Times New Roman"/>
              </w:rPr>
              <w:t>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20629,6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942328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20629,6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20629,6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F20C8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20629,6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F77E0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</w:t>
            </w:r>
            <w:r w:rsidRPr="004F77E0">
              <w:rPr>
                <w:rFonts w:ascii="Times New Roman" w:hAnsi="Times New Roman"/>
              </w:rPr>
              <w:t>л</w:t>
            </w:r>
            <w:r w:rsidRPr="004F77E0">
              <w:rPr>
                <w:rFonts w:ascii="Times New Roman" w:hAnsi="Times New Roman"/>
              </w:rPr>
              <w:t>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18252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18252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F20C8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340</w:t>
            </w:r>
          </w:p>
        </w:tc>
      </w:tr>
      <w:tr w:rsidR="00CB6C74" w:rsidRPr="00371815" w:rsidTr="00F529C3">
        <w:trPr>
          <w:trHeight w:val="569"/>
        </w:trPr>
        <w:tc>
          <w:tcPr>
            <w:tcW w:w="4671" w:type="dxa"/>
          </w:tcPr>
          <w:p w:rsidR="00CB6C74" w:rsidRPr="00826CCF" w:rsidRDefault="00CB6C74" w:rsidP="00120F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</w:t>
            </w:r>
          </w:p>
        </w:tc>
      </w:tr>
      <w:tr w:rsidR="00CB6C74" w:rsidRPr="00371815" w:rsidTr="00F529C3">
        <w:trPr>
          <w:trHeight w:val="569"/>
        </w:trPr>
        <w:tc>
          <w:tcPr>
            <w:tcW w:w="4671" w:type="dxa"/>
          </w:tcPr>
          <w:p w:rsidR="00CB6C74" w:rsidRPr="00826CCF" w:rsidRDefault="00CB6C74" w:rsidP="00120FC8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6090,3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6090,3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7005,7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Default="00CB6C74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7005,7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15843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F0229" w:rsidRDefault="00CB6C74" w:rsidP="00120FC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Pr="00F1733A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850C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4850CB" w:rsidRDefault="00CB6C7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1103,63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850C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4850CB" w:rsidRDefault="00CB6C7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322,5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850C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4850CB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CB6C74" w:rsidRPr="004850CB" w:rsidRDefault="00CB6C7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4850CB" w:rsidRDefault="00CB6C7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322,5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850C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CB6C74" w:rsidRPr="004850C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CB6C74" w:rsidRPr="004850CB" w:rsidRDefault="00CB6C74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322,5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52537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CB6C74" w:rsidRPr="00B52537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CB6C74" w:rsidRPr="00B52537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B52537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B52537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CB6C74" w:rsidRPr="00B52537" w:rsidRDefault="00CB6C74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322,5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52537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CB6C74" w:rsidRPr="00B52537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CB6C74" w:rsidRPr="00B52537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B52537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B52537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B52537" w:rsidRDefault="00CB6C7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A3291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CA3291" w:rsidRDefault="00CB6C7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A3291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CA3291" w:rsidRDefault="00CB6C7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CA3291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CA3291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CA3291" w:rsidRDefault="00CB6C74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375,4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62FE2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62FE2" w:rsidRDefault="00CB6C7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331,05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62FE2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E62FE2" w:rsidRDefault="00CB6C7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331,05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62FE2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E62FE2" w:rsidRDefault="00CB6C7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331,05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E62FE2" w:rsidRDefault="00CB6C7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E62FE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E62FE2" w:rsidRDefault="00CB6C74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331,05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E543B" w:rsidRDefault="00CB6C74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E543B" w:rsidRDefault="00CB6C74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FE543B" w:rsidRDefault="00CB6C74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FE543B" w:rsidRDefault="00CB6C74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E543B" w:rsidRDefault="00CB6C7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E543B" w:rsidRDefault="00CB6C7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FE543B" w:rsidRDefault="00CB6C7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E543B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FE543B" w:rsidRDefault="00CB6C7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CB6C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CB6C74" w:rsidRPr="0005535C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535C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251,9</w:t>
            </w:r>
          </w:p>
        </w:tc>
      </w:tr>
      <w:tr w:rsidR="00CB6C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63759">
              <w:rPr>
                <w:rFonts w:ascii="Times New Roman" w:hAnsi="Times New Roman"/>
              </w:rPr>
              <w:t>Социальное обеспечение и иные выплаты н</w:t>
            </w:r>
            <w:r w:rsidRPr="00463759">
              <w:rPr>
                <w:rFonts w:ascii="Times New Roman" w:hAnsi="Times New Roman"/>
              </w:rPr>
              <w:t>а</w:t>
            </w:r>
            <w:r w:rsidRPr="00463759">
              <w:rPr>
                <w:rFonts w:ascii="Times New Roman" w:hAnsi="Times New Roman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251,9</w:t>
            </w:r>
          </w:p>
        </w:tc>
      </w:tr>
      <w:tr w:rsidR="00CB6C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CB6C74" w:rsidRPr="00FE543B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Default="00CB6C7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251,9</w:t>
            </w:r>
          </w:p>
        </w:tc>
      </w:tr>
      <w:tr w:rsidR="00CB6C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CB6C74" w:rsidRPr="0005535C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535C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B6C74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Default="00CB6C74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251,9</w:t>
            </w:r>
          </w:p>
        </w:tc>
      </w:tr>
      <w:tr w:rsidR="00CB6C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BD703F" w:rsidRDefault="00CB6C74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CB6C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BD703F" w:rsidRDefault="00CB6C74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CB6C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BD703F" w:rsidRDefault="00CB6C74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CB6C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CB6C74" w:rsidRPr="00BD703F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B6C74" w:rsidRPr="00BD703F" w:rsidRDefault="00CB6C74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C7501" w:rsidRDefault="00CB6C7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1031,2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FC7501" w:rsidRDefault="00CB6C7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859,7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FC7501" w:rsidRDefault="00CB6C7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859,7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FC7501" w:rsidRDefault="00CB6C7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859,7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FC7501" w:rsidRDefault="00CB6C7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FC7501" w:rsidRDefault="00CB6C7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FC7501" w:rsidRDefault="00CB6C74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FC7501" w:rsidRDefault="00CB6C74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 субсидии бюджетам муниципальных районов на предо</w:t>
            </w:r>
            <w:r w:rsidRPr="00054982">
              <w:rPr>
                <w:rFonts w:ascii="Times New Roman" w:hAnsi="Times New Roman"/>
                <w:bCs/>
                <w:iCs/>
              </w:rPr>
              <w:t>с</w:t>
            </w:r>
            <w:r w:rsidRPr="00054982">
              <w:rPr>
                <w:rFonts w:ascii="Times New Roman" w:hAnsi="Times New Roman"/>
                <w:bCs/>
                <w:iCs/>
              </w:rPr>
              <w:t>тавление межбюджетных трансфертов бюдж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там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054982" w:rsidRDefault="00CB6C74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054982" w:rsidRDefault="00CB6C74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054982" w:rsidRDefault="00CB6C74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054982" w:rsidRDefault="00CB6C74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054982" w:rsidRDefault="00CB6C7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054982" w:rsidRDefault="00CB6C7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054982" w:rsidRDefault="00CB6C7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B6C74" w:rsidRPr="00054982" w:rsidRDefault="00CB6C74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A79F5" w:rsidRDefault="00CB6C7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6A4670" w:rsidRDefault="00CB6C74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CB6C74" w:rsidRDefault="00CB6C74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сбалансирова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ности бюджетов поселений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054982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054982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054982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054982" w:rsidRDefault="00CB6C74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B6C74" w:rsidRPr="00054982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4A2A5A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4A2A5A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99 0 00 9707 1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6E0D8A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99 0 00 9707 1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B6C74" w:rsidRPr="00CC6815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99 0 00 9707 1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B6C74" w:rsidRPr="00CC6815" w:rsidRDefault="00CB6C74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FC7501" w:rsidRDefault="00CB6C74" w:rsidP="00120FC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99 0 00 9707 1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120F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B6C74" w:rsidRPr="00CC6815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32,9</w:t>
            </w:r>
          </w:p>
        </w:tc>
      </w:tr>
      <w:tr w:rsidR="00CB6C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B6C74" w:rsidRPr="00B005D4" w:rsidRDefault="00CB6C7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B6C74" w:rsidRPr="00054982" w:rsidRDefault="00CB6C7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B6C74" w:rsidRPr="001979D5" w:rsidRDefault="00CB6C74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747212,6</w:t>
            </w:r>
          </w:p>
        </w:tc>
      </w:tr>
    </w:tbl>
    <w:p w:rsidR="00CB6C74" w:rsidRDefault="00CB6C74" w:rsidP="004F243C"/>
    <w:sectPr w:rsidR="00CB6C74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C74" w:rsidRDefault="00CB6C74" w:rsidP="00183A23">
      <w:pPr>
        <w:spacing w:after="0" w:line="240" w:lineRule="auto"/>
      </w:pPr>
      <w:r>
        <w:separator/>
      </w:r>
    </w:p>
  </w:endnote>
  <w:endnote w:type="continuationSeparator" w:id="1">
    <w:p w:rsidR="00CB6C74" w:rsidRDefault="00CB6C7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C74" w:rsidRDefault="00CB6C74" w:rsidP="00183A23">
      <w:pPr>
        <w:spacing w:after="0" w:line="240" w:lineRule="auto"/>
      </w:pPr>
      <w:r>
        <w:separator/>
      </w:r>
    </w:p>
  </w:footnote>
  <w:footnote w:type="continuationSeparator" w:id="1">
    <w:p w:rsidR="00CB6C74" w:rsidRDefault="00CB6C7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C74" w:rsidRDefault="00CB6C74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17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CB6C74" w:rsidRDefault="00CB6C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0FF4"/>
    <w:rsid w:val="000025E1"/>
    <w:rsid w:val="00003207"/>
    <w:rsid w:val="000035D8"/>
    <w:rsid w:val="00003F47"/>
    <w:rsid w:val="00012930"/>
    <w:rsid w:val="000133EB"/>
    <w:rsid w:val="000141B6"/>
    <w:rsid w:val="00016686"/>
    <w:rsid w:val="000202ED"/>
    <w:rsid w:val="000210C9"/>
    <w:rsid w:val="00021AFF"/>
    <w:rsid w:val="00022BDE"/>
    <w:rsid w:val="000238D6"/>
    <w:rsid w:val="00023966"/>
    <w:rsid w:val="000254E9"/>
    <w:rsid w:val="000258A1"/>
    <w:rsid w:val="000263F2"/>
    <w:rsid w:val="00030E26"/>
    <w:rsid w:val="00031341"/>
    <w:rsid w:val="00031558"/>
    <w:rsid w:val="000325DC"/>
    <w:rsid w:val="00037FD1"/>
    <w:rsid w:val="00042ACA"/>
    <w:rsid w:val="0004413A"/>
    <w:rsid w:val="00045677"/>
    <w:rsid w:val="00047D3F"/>
    <w:rsid w:val="0005201D"/>
    <w:rsid w:val="00054494"/>
    <w:rsid w:val="00054682"/>
    <w:rsid w:val="00054982"/>
    <w:rsid w:val="0005535C"/>
    <w:rsid w:val="00057014"/>
    <w:rsid w:val="000600C3"/>
    <w:rsid w:val="00060FEF"/>
    <w:rsid w:val="000618E9"/>
    <w:rsid w:val="00062A50"/>
    <w:rsid w:val="000662B0"/>
    <w:rsid w:val="00072F6B"/>
    <w:rsid w:val="00080FDC"/>
    <w:rsid w:val="00087080"/>
    <w:rsid w:val="00087C78"/>
    <w:rsid w:val="0009283F"/>
    <w:rsid w:val="00093351"/>
    <w:rsid w:val="00093DC0"/>
    <w:rsid w:val="00093F33"/>
    <w:rsid w:val="00094631"/>
    <w:rsid w:val="000956A3"/>
    <w:rsid w:val="000962A7"/>
    <w:rsid w:val="0009658E"/>
    <w:rsid w:val="000A1078"/>
    <w:rsid w:val="000A18A1"/>
    <w:rsid w:val="000A691E"/>
    <w:rsid w:val="000B062E"/>
    <w:rsid w:val="000B23A1"/>
    <w:rsid w:val="000B43EF"/>
    <w:rsid w:val="000B7EC9"/>
    <w:rsid w:val="000C02F4"/>
    <w:rsid w:val="000C342F"/>
    <w:rsid w:val="000C3DC0"/>
    <w:rsid w:val="000C5C9E"/>
    <w:rsid w:val="000C6649"/>
    <w:rsid w:val="000D53F3"/>
    <w:rsid w:val="000E229E"/>
    <w:rsid w:val="000E66AE"/>
    <w:rsid w:val="000E6734"/>
    <w:rsid w:val="000E6F1A"/>
    <w:rsid w:val="000E6F47"/>
    <w:rsid w:val="000E7B5C"/>
    <w:rsid w:val="000F0762"/>
    <w:rsid w:val="000F20C8"/>
    <w:rsid w:val="000F34D9"/>
    <w:rsid w:val="000F5F1E"/>
    <w:rsid w:val="000F67E2"/>
    <w:rsid w:val="0010374E"/>
    <w:rsid w:val="0011208F"/>
    <w:rsid w:val="0011228B"/>
    <w:rsid w:val="00112864"/>
    <w:rsid w:val="001132E0"/>
    <w:rsid w:val="00114D3C"/>
    <w:rsid w:val="001157DC"/>
    <w:rsid w:val="00117B27"/>
    <w:rsid w:val="00117D4C"/>
    <w:rsid w:val="00120FC8"/>
    <w:rsid w:val="00122244"/>
    <w:rsid w:val="001246D3"/>
    <w:rsid w:val="0013156D"/>
    <w:rsid w:val="00132610"/>
    <w:rsid w:val="00132D15"/>
    <w:rsid w:val="001344C7"/>
    <w:rsid w:val="00135370"/>
    <w:rsid w:val="00135ADF"/>
    <w:rsid w:val="00137EAD"/>
    <w:rsid w:val="00144020"/>
    <w:rsid w:val="0015150B"/>
    <w:rsid w:val="00152188"/>
    <w:rsid w:val="00152334"/>
    <w:rsid w:val="00153BF3"/>
    <w:rsid w:val="001542E9"/>
    <w:rsid w:val="00154CC5"/>
    <w:rsid w:val="00154DB9"/>
    <w:rsid w:val="00155454"/>
    <w:rsid w:val="001600EC"/>
    <w:rsid w:val="00164471"/>
    <w:rsid w:val="00165DF9"/>
    <w:rsid w:val="00166472"/>
    <w:rsid w:val="001703B0"/>
    <w:rsid w:val="0017081B"/>
    <w:rsid w:val="00170D14"/>
    <w:rsid w:val="001720B5"/>
    <w:rsid w:val="001725A8"/>
    <w:rsid w:val="00172B1E"/>
    <w:rsid w:val="0017411E"/>
    <w:rsid w:val="001756EF"/>
    <w:rsid w:val="00175F0F"/>
    <w:rsid w:val="00176101"/>
    <w:rsid w:val="0018112C"/>
    <w:rsid w:val="0018134C"/>
    <w:rsid w:val="00182ED3"/>
    <w:rsid w:val="0018389E"/>
    <w:rsid w:val="00183A23"/>
    <w:rsid w:val="001848B8"/>
    <w:rsid w:val="001861C8"/>
    <w:rsid w:val="00187B9E"/>
    <w:rsid w:val="00187D31"/>
    <w:rsid w:val="00192B7F"/>
    <w:rsid w:val="0019315A"/>
    <w:rsid w:val="00193D4B"/>
    <w:rsid w:val="00194E26"/>
    <w:rsid w:val="0019679F"/>
    <w:rsid w:val="0019707D"/>
    <w:rsid w:val="001979D5"/>
    <w:rsid w:val="00197E0C"/>
    <w:rsid w:val="001A0CD8"/>
    <w:rsid w:val="001A0ED9"/>
    <w:rsid w:val="001A1E43"/>
    <w:rsid w:val="001A3A98"/>
    <w:rsid w:val="001A531C"/>
    <w:rsid w:val="001A5EBA"/>
    <w:rsid w:val="001B0E74"/>
    <w:rsid w:val="001B1E79"/>
    <w:rsid w:val="001B2858"/>
    <w:rsid w:val="001B30B8"/>
    <w:rsid w:val="001B328A"/>
    <w:rsid w:val="001B39A6"/>
    <w:rsid w:val="001B7355"/>
    <w:rsid w:val="001C28E3"/>
    <w:rsid w:val="001C3951"/>
    <w:rsid w:val="001C39FC"/>
    <w:rsid w:val="001C4AAC"/>
    <w:rsid w:val="001C4C82"/>
    <w:rsid w:val="001D2B1C"/>
    <w:rsid w:val="001D3D30"/>
    <w:rsid w:val="001D4411"/>
    <w:rsid w:val="001E6EFA"/>
    <w:rsid w:val="001F1A8D"/>
    <w:rsid w:val="00201059"/>
    <w:rsid w:val="0020295F"/>
    <w:rsid w:val="00204EE0"/>
    <w:rsid w:val="00206E1A"/>
    <w:rsid w:val="00214994"/>
    <w:rsid w:val="002151D2"/>
    <w:rsid w:val="00215BF7"/>
    <w:rsid w:val="002202C1"/>
    <w:rsid w:val="00220A7B"/>
    <w:rsid w:val="00220C2E"/>
    <w:rsid w:val="00222498"/>
    <w:rsid w:val="0022330E"/>
    <w:rsid w:val="0022453D"/>
    <w:rsid w:val="0022582F"/>
    <w:rsid w:val="00226A4E"/>
    <w:rsid w:val="00231384"/>
    <w:rsid w:val="00232747"/>
    <w:rsid w:val="00233748"/>
    <w:rsid w:val="00234310"/>
    <w:rsid w:val="00234585"/>
    <w:rsid w:val="0024515F"/>
    <w:rsid w:val="00245210"/>
    <w:rsid w:val="00246C77"/>
    <w:rsid w:val="00250A0B"/>
    <w:rsid w:val="00252170"/>
    <w:rsid w:val="002527A6"/>
    <w:rsid w:val="00253562"/>
    <w:rsid w:val="002569E0"/>
    <w:rsid w:val="002575D2"/>
    <w:rsid w:val="00263D28"/>
    <w:rsid w:val="00263ED9"/>
    <w:rsid w:val="00263EFA"/>
    <w:rsid w:val="002675D2"/>
    <w:rsid w:val="00270760"/>
    <w:rsid w:val="0027157E"/>
    <w:rsid w:val="0027359B"/>
    <w:rsid w:val="002759F6"/>
    <w:rsid w:val="00275BD0"/>
    <w:rsid w:val="002778E0"/>
    <w:rsid w:val="0028102C"/>
    <w:rsid w:val="00283ABB"/>
    <w:rsid w:val="00286CB9"/>
    <w:rsid w:val="00286FA6"/>
    <w:rsid w:val="00287495"/>
    <w:rsid w:val="00291A90"/>
    <w:rsid w:val="00294BD2"/>
    <w:rsid w:val="0029532D"/>
    <w:rsid w:val="00295FB1"/>
    <w:rsid w:val="00297177"/>
    <w:rsid w:val="002A1C58"/>
    <w:rsid w:val="002A2756"/>
    <w:rsid w:val="002A37AF"/>
    <w:rsid w:val="002A6F2E"/>
    <w:rsid w:val="002B6547"/>
    <w:rsid w:val="002B7C14"/>
    <w:rsid w:val="002B7C41"/>
    <w:rsid w:val="002C2F6A"/>
    <w:rsid w:val="002C62AC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49B7"/>
    <w:rsid w:val="002E63DE"/>
    <w:rsid w:val="002E73E2"/>
    <w:rsid w:val="002E7F95"/>
    <w:rsid w:val="002F02B4"/>
    <w:rsid w:val="002F1529"/>
    <w:rsid w:val="002F3208"/>
    <w:rsid w:val="002F6258"/>
    <w:rsid w:val="002F6943"/>
    <w:rsid w:val="003022B0"/>
    <w:rsid w:val="003029FA"/>
    <w:rsid w:val="00304F23"/>
    <w:rsid w:val="003055DC"/>
    <w:rsid w:val="00305DD2"/>
    <w:rsid w:val="00310682"/>
    <w:rsid w:val="00316516"/>
    <w:rsid w:val="00321967"/>
    <w:rsid w:val="00323750"/>
    <w:rsid w:val="00324F08"/>
    <w:rsid w:val="00325320"/>
    <w:rsid w:val="0032617C"/>
    <w:rsid w:val="00326216"/>
    <w:rsid w:val="0032706E"/>
    <w:rsid w:val="00330B9B"/>
    <w:rsid w:val="00330DAF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1815"/>
    <w:rsid w:val="00382CA7"/>
    <w:rsid w:val="003856CF"/>
    <w:rsid w:val="00385A2D"/>
    <w:rsid w:val="003864F7"/>
    <w:rsid w:val="0038782B"/>
    <w:rsid w:val="003910BD"/>
    <w:rsid w:val="0039119A"/>
    <w:rsid w:val="00391873"/>
    <w:rsid w:val="00392BA0"/>
    <w:rsid w:val="00395AEC"/>
    <w:rsid w:val="003A42A2"/>
    <w:rsid w:val="003A4BBE"/>
    <w:rsid w:val="003A5488"/>
    <w:rsid w:val="003B0CE7"/>
    <w:rsid w:val="003B3EA7"/>
    <w:rsid w:val="003C1406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D4CF5"/>
    <w:rsid w:val="003D7021"/>
    <w:rsid w:val="003E0C11"/>
    <w:rsid w:val="003E3C52"/>
    <w:rsid w:val="003E3E80"/>
    <w:rsid w:val="003E66B8"/>
    <w:rsid w:val="003E6D05"/>
    <w:rsid w:val="003F095A"/>
    <w:rsid w:val="003F13BB"/>
    <w:rsid w:val="003F1DAE"/>
    <w:rsid w:val="003F25A2"/>
    <w:rsid w:val="003F45B9"/>
    <w:rsid w:val="003F5A9C"/>
    <w:rsid w:val="003F6B70"/>
    <w:rsid w:val="004003CC"/>
    <w:rsid w:val="0040061A"/>
    <w:rsid w:val="00401082"/>
    <w:rsid w:val="004028D6"/>
    <w:rsid w:val="0040302D"/>
    <w:rsid w:val="00403EF8"/>
    <w:rsid w:val="0041208F"/>
    <w:rsid w:val="0041459A"/>
    <w:rsid w:val="004170A9"/>
    <w:rsid w:val="0042006C"/>
    <w:rsid w:val="00420939"/>
    <w:rsid w:val="00420EAE"/>
    <w:rsid w:val="00421086"/>
    <w:rsid w:val="004220BD"/>
    <w:rsid w:val="00422CAC"/>
    <w:rsid w:val="00423E84"/>
    <w:rsid w:val="004249FF"/>
    <w:rsid w:val="004272A9"/>
    <w:rsid w:val="004306C1"/>
    <w:rsid w:val="0043120C"/>
    <w:rsid w:val="004326BF"/>
    <w:rsid w:val="00433D65"/>
    <w:rsid w:val="0043463A"/>
    <w:rsid w:val="00434C29"/>
    <w:rsid w:val="00435C58"/>
    <w:rsid w:val="00441012"/>
    <w:rsid w:val="00445726"/>
    <w:rsid w:val="00446E32"/>
    <w:rsid w:val="00447150"/>
    <w:rsid w:val="00447C83"/>
    <w:rsid w:val="00452DF9"/>
    <w:rsid w:val="004561EC"/>
    <w:rsid w:val="00456491"/>
    <w:rsid w:val="00460392"/>
    <w:rsid w:val="00463759"/>
    <w:rsid w:val="00464671"/>
    <w:rsid w:val="00465269"/>
    <w:rsid w:val="00465A32"/>
    <w:rsid w:val="0046681A"/>
    <w:rsid w:val="00467065"/>
    <w:rsid w:val="004674DC"/>
    <w:rsid w:val="00467A92"/>
    <w:rsid w:val="00471DE8"/>
    <w:rsid w:val="0048188A"/>
    <w:rsid w:val="00483EB9"/>
    <w:rsid w:val="00484AA0"/>
    <w:rsid w:val="004850CB"/>
    <w:rsid w:val="00492967"/>
    <w:rsid w:val="00493361"/>
    <w:rsid w:val="00494394"/>
    <w:rsid w:val="00494811"/>
    <w:rsid w:val="00497595"/>
    <w:rsid w:val="004A08C7"/>
    <w:rsid w:val="004A2A5A"/>
    <w:rsid w:val="004A3056"/>
    <w:rsid w:val="004A5100"/>
    <w:rsid w:val="004A5322"/>
    <w:rsid w:val="004A5DBF"/>
    <w:rsid w:val="004B0834"/>
    <w:rsid w:val="004B1ED1"/>
    <w:rsid w:val="004B280E"/>
    <w:rsid w:val="004B297C"/>
    <w:rsid w:val="004B2CA9"/>
    <w:rsid w:val="004B47EF"/>
    <w:rsid w:val="004C0D7C"/>
    <w:rsid w:val="004C0E33"/>
    <w:rsid w:val="004C1B66"/>
    <w:rsid w:val="004C37B3"/>
    <w:rsid w:val="004C3919"/>
    <w:rsid w:val="004C4EEA"/>
    <w:rsid w:val="004C67D7"/>
    <w:rsid w:val="004C7451"/>
    <w:rsid w:val="004D1EB9"/>
    <w:rsid w:val="004D63D0"/>
    <w:rsid w:val="004E0E10"/>
    <w:rsid w:val="004E1865"/>
    <w:rsid w:val="004E2773"/>
    <w:rsid w:val="004E3387"/>
    <w:rsid w:val="004E3ED0"/>
    <w:rsid w:val="004E4C18"/>
    <w:rsid w:val="004E5AB1"/>
    <w:rsid w:val="004F243C"/>
    <w:rsid w:val="004F3406"/>
    <w:rsid w:val="004F5A20"/>
    <w:rsid w:val="004F77E0"/>
    <w:rsid w:val="005007A5"/>
    <w:rsid w:val="00501588"/>
    <w:rsid w:val="0050508C"/>
    <w:rsid w:val="00512051"/>
    <w:rsid w:val="005231D1"/>
    <w:rsid w:val="00531590"/>
    <w:rsid w:val="0053480E"/>
    <w:rsid w:val="00537FB7"/>
    <w:rsid w:val="00544FE7"/>
    <w:rsid w:val="0054589A"/>
    <w:rsid w:val="00545A5D"/>
    <w:rsid w:val="005476F1"/>
    <w:rsid w:val="00547E89"/>
    <w:rsid w:val="005519A5"/>
    <w:rsid w:val="00552325"/>
    <w:rsid w:val="00554794"/>
    <w:rsid w:val="00556506"/>
    <w:rsid w:val="00557EBD"/>
    <w:rsid w:val="00561DB1"/>
    <w:rsid w:val="00564079"/>
    <w:rsid w:val="005663C1"/>
    <w:rsid w:val="00570A0D"/>
    <w:rsid w:val="00570B9C"/>
    <w:rsid w:val="00572B29"/>
    <w:rsid w:val="00573674"/>
    <w:rsid w:val="00574D60"/>
    <w:rsid w:val="00575582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3FA8"/>
    <w:rsid w:val="005A65AF"/>
    <w:rsid w:val="005A718A"/>
    <w:rsid w:val="005A7EA0"/>
    <w:rsid w:val="005B035D"/>
    <w:rsid w:val="005B2224"/>
    <w:rsid w:val="005B3471"/>
    <w:rsid w:val="005B5624"/>
    <w:rsid w:val="005B57D8"/>
    <w:rsid w:val="005C1340"/>
    <w:rsid w:val="005C24D5"/>
    <w:rsid w:val="005C2F66"/>
    <w:rsid w:val="005C4788"/>
    <w:rsid w:val="005C6124"/>
    <w:rsid w:val="005C6829"/>
    <w:rsid w:val="005C7689"/>
    <w:rsid w:val="005D0271"/>
    <w:rsid w:val="005D1BD6"/>
    <w:rsid w:val="005D2846"/>
    <w:rsid w:val="005D732C"/>
    <w:rsid w:val="005E0D1E"/>
    <w:rsid w:val="005E1AEA"/>
    <w:rsid w:val="005E54F3"/>
    <w:rsid w:val="005E6832"/>
    <w:rsid w:val="005E6986"/>
    <w:rsid w:val="005E6C47"/>
    <w:rsid w:val="005E76FB"/>
    <w:rsid w:val="005E7B05"/>
    <w:rsid w:val="005F223E"/>
    <w:rsid w:val="005F4C75"/>
    <w:rsid w:val="005F6813"/>
    <w:rsid w:val="005F69B4"/>
    <w:rsid w:val="00601627"/>
    <w:rsid w:val="00601F7B"/>
    <w:rsid w:val="00603EBF"/>
    <w:rsid w:val="00606FFB"/>
    <w:rsid w:val="00607D6D"/>
    <w:rsid w:val="00610BAD"/>
    <w:rsid w:val="00611A78"/>
    <w:rsid w:val="00611BE0"/>
    <w:rsid w:val="00611EBD"/>
    <w:rsid w:val="006129D3"/>
    <w:rsid w:val="006134EF"/>
    <w:rsid w:val="006142A4"/>
    <w:rsid w:val="00622ECF"/>
    <w:rsid w:val="00625E14"/>
    <w:rsid w:val="00632533"/>
    <w:rsid w:val="00634B29"/>
    <w:rsid w:val="00636949"/>
    <w:rsid w:val="0063750C"/>
    <w:rsid w:val="00637DBA"/>
    <w:rsid w:val="00642C14"/>
    <w:rsid w:val="0064444E"/>
    <w:rsid w:val="006508F6"/>
    <w:rsid w:val="00650BE7"/>
    <w:rsid w:val="00660AB0"/>
    <w:rsid w:val="00661616"/>
    <w:rsid w:val="006620A5"/>
    <w:rsid w:val="00662EB2"/>
    <w:rsid w:val="0066777E"/>
    <w:rsid w:val="00667BEE"/>
    <w:rsid w:val="00676E4C"/>
    <w:rsid w:val="0068032A"/>
    <w:rsid w:val="00680637"/>
    <w:rsid w:val="00683768"/>
    <w:rsid w:val="00687FD3"/>
    <w:rsid w:val="006905BC"/>
    <w:rsid w:val="006929F8"/>
    <w:rsid w:val="0069614D"/>
    <w:rsid w:val="0069631A"/>
    <w:rsid w:val="006963BB"/>
    <w:rsid w:val="00696532"/>
    <w:rsid w:val="00697778"/>
    <w:rsid w:val="006A1F46"/>
    <w:rsid w:val="006A2CB5"/>
    <w:rsid w:val="006A2F1E"/>
    <w:rsid w:val="006A4670"/>
    <w:rsid w:val="006A46BE"/>
    <w:rsid w:val="006A5C90"/>
    <w:rsid w:val="006A6255"/>
    <w:rsid w:val="006A62BE"/>
    <w:rsid w:val="006B2E33"/>
    <w:rsid w:val="006B7122"/>
    <w:rsid w:val="006B74C9"/>
    <w:rsid w:val="006C3B77"/>
    <w:rsid w:val="006C3F81"/>
    <w:rsid w:val="006C57D2"/>
    <w:rsid w:val="006C6D31"/>
    <w:rsid w:val="006C794C"/>
    <w:rsid w:val="006C7CF4"/>
    <w:rsid w:val="006D044C"/>
    <w:rsid w:val="006D21F1"/>
    <w:rsid w:val="006D2E11"/>
    <w:rsid w:val="006D3345"/>
    <w:rsid w:val="006D3683"/>
    <w:rsid w:val="006D37BF"/>
    <w:rsid w:val="006E0D8A"/>
    <w:rsid w:val="006E349A"/>
    <w:rsid w:val="006E364C"/>
    <w:rsid w:val="006F0C32"/>
    <w:rsid w:val="006F2089"/>
    <w:rsid w:val="006F2104"/>
    <w:rsid w:val="006F6A86"/>
    <w:rsid w:val="006F78B7"/>
    <w:rsid w:val="00700AC7"/>
    <w:rsid w:val="0070234C"/>
    <w:rsid w:val="00704DB7"/>
    <w:rsid w:val="00706957"/>
    <w:rsid w:val="007102D9"/>
    <w:rsid w:val="00710F7F"/>
    <w:rsid w:val="0071165C"/>
    <w:rsid w:val="00712B85"/>
    <w:rsid w:val="0072129B"/>
    <w:rsid w:val="00721B3C"/>
    <w:rsid w:val="0072233E"/>
    <w:rsid w:val="007225B9"/>
    <w:rsid w:val="00724041"/>
    <w:rsid w:val="00724A49"/>
    <w:rsid w:val="00726642"/>
    <w:rsid w:val="0073225A"/>
    <w:rsid w:val="0073251E"/>
    <w:rsid w:val="007327CB"/>
    <w:rsid w:val="007344C3"/>
    <w:rsid w:val="00735E3E"/>
    <w:rsid w:val="0074095F"/>
    <w:rsid w:val="007433AB"/>
    <w:rsid w:val="0074372D"/>
    <w:rsid w:val="007461BC"/>
    <w:rsid w:val="00746502"/>
    <w:rsid w:val="0074768D"/>
    <w:rsid w:val="00751944"/>
    <w:rsid w:val="0075272B"/>
    <w:rsid w:val="00752A03"/>
    <w:rsid w:val="00753BB9"/>
    <w:rsid w:val="00755B4B"/>
    <w:rsid w:val="00755DED"/>
    <w:rsid w:val="00762B91"/>
    <w:rsid w:val="00762D22"/>
    <w:rsid w:val="00763BB1"/>
    <w:rsid w:val="00765D74"/>
    <w:rsid w:val="00770F55"/>
    <w:rsid w:val="00771B79"/>
    <w:rsid w:val="00773C1A"/>
    <w:rsid w:val="007742BC"/>
    <w:rsid w:val="00775BF3"/>
    <w:rsid w:val="00781A6F"/>
    <w:rsid w:val="0078264D"/>
    <w:rsid w:val="007841AD"/>
    <w:rsid w:val="007849B3"/>
    <w:rsid w:val="00785EAC"/>
    <w:rsid w:val="007861CD"/>
    <w:rsid w:val="00787658"/>
    <w:rsid w:val="007878CC"/>
    <w:rsid w:val="00795219"/>
    <w:rsid w:val="00795C1B"/>
    <w:rsid w:val="00796435"/>
    <w:rsid w:val="00796B42"/>
    <w:rsid w:val="007A00A3"/>
    <w:rsid w:val="007A5FAF"/>
    <w:rsid w:val="007A60DE"/>
    <w:rsid w:val="007B12EC"/>
    <w:rsid w:val="007B20A8"/>
    <w:rsid w:val="007B2728"/>
    <w:rsid w:val="007B2A40"/>
    <w:rsid w:val="007B4787"/>
    <w:rsid w:val="007B4F97"/>
    <w:rsid w:val="007B6177"/>
    <w:rsid w:val="007B63B8"/>
    <w:rsid w:val="007B767A"/>
    <w:rsid w:val="007C1838"/>
    <w:rsid w:val="007C3088"/>
    <w:rsid w:val="007C38ED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E0FFE"/>
    <w:rsid w:val="007E3879"/>
    <w:rsid w:val="007E4AB1"/>
    <w:rsid w:val="007E6715"/>
    <w:rsid w:val="007E6FD8"/>
    <w:rsid w:val="007E772F"/>
    <w:rsid w:val="007F1A35"/>
    <w:rsid w:val="007F24DE"/>
    <w:rsid w:val="007F5E43"/>
    <w:rsid w:val="00802E78"/>
    <w:rsid w:val="0080676C"/>
    <w:rsid w:val="008071D5"/>
    <w:rsid w:val="0081156F"/>
    <w:rsid w:val="00811BC6"/>
    <w:rsid w:val="00813C38"/>
    <w:rsid w:val="00814A7A"/>
    <w:rsid w:val="00814AF9"/>
    <w:rsid w:val="00815E93"/>
    <w:rsid w:val="00817B00"/>
    <w:rsid w:val="00821AB2"/>
    <w:rsid w:val="00821F5E"/>
    <w:rsid w:val="008242B6"/>
    <w:rsid w:val="00826CCF"/>
    <w:rsid w:val="008275F4"/>
    <w:rsid w:val="00837A08"/>
    <w:rsid w:val="00843AC4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3C2D"/>
    <w:rsid w:val="0086630B"/>
    <w:rsid w:val="00866908"/>
    <w:rsid w:val="00870847"/>
    <w:rsid w:val="00870BC7"/>
    <w:rsid w:val="00871B47"/>
    <w:rsid w:val="008729E7"/>
    <w:rsid w:val="0087546C"/>
    <w:rsid w:val="00876A51"/>
    <w:rsid w:val="00876AEB"/>
    <w:rsid w:val="00882EC4"/>
    <w:rsid w:val="0088501F"/>
    <w:rsid w:val="00886DD0"/>
    <w:rsid w:val="00887AB5"/>
    <w:rsid w:val="00892B04"/>
    <w:rsid w:val="0089409E"/>
    <w:rsid w:val="00895AE5"/>
    <w:rsid w:val="0089789F"/>
    <w:rsid w:val="008A00B0"/>
    <w:rsid w:val="008A5856"/>
    <w:rsid w:val="008B0BD6"/>
    <w:rsid w:val="008B169F"/>
    <w:rsid w:val="008C0078"/>
    <w:rsid w:val="008C2641"/>
    <w:rsid w:val="008C34C5"/>
    <w:rsid w:val="008C37B8"/>
    <w:rsid w:val="008C5353"/>
    <w:rsid w:val="008C5450"/>
    <w:rsid w:val="008D3E04"/>
    <w:rsid w:val="008D4A0C"/>
    <w:rsid w:val="008D4E11"/>
    <w:rsid w:val="008D51D1"/>
    <w:rsid w:val="008D7284"/>
    <w:rsid w:val="008E0641"/>
    <w:rsid w:val="008E6C5F"/>
    <w:rsid w:val="008F1EB2"/>
    <w:rsid w:val="008F3AAB"/>
    <w:rsid w:val="008F4354"/>
    <w:rsid w:val="008F5BDD"/>
    <w:rsid w:val="008F5C4F"/>
    <w:rsid w:val="008F73D9"/>
    <w:rsid w:val="0090007A"/>
    <w:rsid w:val="00901810"/>
    <w:rsid w:val="00901BB7"/>
    <w:rsid w:val="0090227E"/>
    <w:rsid w:val="00907C9E"/>
    <w:rsid w:val="00910649"/>
    <w:rsid w:val="00913093"/>
    <w:rsid w:val="00913CA2"/>
    <w:rsid w:val="009144B6"/>
    <w:rsid w:val="009146DD"/>
    <w:rsid w:val="00914C48"/>
    <w:rsid w:val="009166B8"/>
    <w:rsid w:val="0091703C"/>
    <w:rsid w:val="00917CB4"/>
    <w:rsid w:val="00922892"/>
    <w:rsid w:val="0092351D"/>
    <w:rsid w:val="00924D7B"/>
    <w:rsid w:val="00925BCB"/>
    <w:rsid w:val="0093057F"/>
    <w:rsid w:val="009305E3"/>
    <w:rsid w:val="00931686"/>
    <w:rsid w:val="00933F4C"/>
    <w:rsid w:val="00941F06"/>
    <w:rsid w:val="00942328"/>
    <w:rsid w:val="00942459"/>
    <w:rsid w:val="00945974"/>
    <w:rsid w:val="0095069F"/>
    <w:rsid w:val="00952ADA"/>
    <w:rsid w:val="00953500"/>
    <w:rsid w:val="00953797"/>
    <w:rsid w:val="00955596"/>
    <w:rsid w:val="00956641"/>
    <w:rsid w:val="0096456D"/>
    <w:rsid w:val="009647E4"/>
    <w:rsid w:val="00964AF4"/>
    <w:rsid w:val="009655E6"/>
    <w:rsid w:val="00967231"/>
    <w:rsid w:val="009713E5"/>
    <w:rsid w:val="00973017"/>
    <w:rsid w:val="00973C31"/>
    <w:rsid w:val="009756A6"/>
    <w:rsid w:val="0097604B"/>
    <w:rsid w:val="00981392"/>
    <w:rsid w:val="009834BF"/>
    <w:rsid w:val="00983524"/>
    <w:rsid w:val="0098363B"/>
    <w:rsid w:val="00987527"/>
    <w:rsid w:val="00987A0E"/>
    <w:rsid w:val="00990C35"/>
    <w:rsid w:val="00991C44"/>
    <w:rsid w:val="00992913"/>
    <w:rsid w:val="00994B0B"/>
    <w:rsid w:val="009957D0"/>
    <w:rsid w:val="00996605"/>
    <w:rsid w:val="009A1505"/>
    <w:rsid w:val="009A38DC"/>
    <w:rsid w:val="009A5A28"/>
    <w:rsid w:val="009A6A8D"/>
    <w:rsid w:val="009B0058"/>
    <w:rsid w:val="009B3DE2"/>
    <w:rsid w:val="009B3FD4"/>
    <w:rsid w:val="009B7FED"/>
    <w:rsid w:val="009C1947"/>
    <w:rsid w:val="009C344B"/>
    <w:rsid w:val="009C67BA"/>
    <w:rsid w:val="009C687C"/>
    <w:rsid w:val="009D0715"/>
    <w:rsid w:val="009D0900"/>
    <w:rsid w:val="009D13FF"/>
    <w:rsid w:val="009D2F16"/>
    <w:rsid w:val="009D3E3B"/>
    <w:rsid w:val="009D3EB4"/>
    <w:rsid w:val="009D45AE"/>
    <w:rsid w:val="009D5A05"/>
    <w:rsid w:val="009D5AE8"/>
    <w:rsid w:val="009D640F"/>
    <w:rsid w:val="009E22CC"/>
    <w:rsid w:val="009E2BD8"/>
    <w:rsid w:val="009E45A3"/>
    <w:rsid w:val="009E46A7"/>
    <w:rsid w:val="009F37E8"/>
    <w:rsid w:val="009F3F3E"/>
    <w:rsid w:val="009F50A1"/>
    <w:rsid w:val="00A00208"/>
    <w:rsid w:val="00A11B3B"/>
    <w:rsid w:val="00A144E8"/>
    <w:rsid w:val="00A16DEB"/>
    <w:rsid w:val="00A20149"/>
    <w:rsid w:val="00A20A22"/>
    <w:rsid w:val="00A20EFE"/>
    <w:rsid w:val="00A232FC"/>
    <w:rsid w:val="00A268BD"/>
    <w:rsid w:val="00A27076"/>
    <w:rsid w:val="00A275A8"/>
    <w:rsid w:val="00A276A1"/>
    <w:rsid w:val="00A31D90"/>
    <w:rsid w:val="00A32EC7"/>
    <w:rsid w:val="00A3794A"/>
    <w:rsid w:val="00A408A9"/>
    <w:rsid w:val="00A42741"/>
    <w:rsid w:val="00A45075"/>
    <w:rsid w:val="00A45AC2"/>
    <w:rsid w:val="00A46837"/>
    <w:rsid w:val="00A469EE"/>
    <w:rsid w:val="00A50A20"/>
    <w:rsid w:val="00A52DD5"/>
    <w:rsid w:val="00A52E49"/>
    <w:rsid w:val="00A63D64"/>
    <w:rsid w:val="00A67EC9"/>
    <w:rsid w:val="00A71F79"/>
    <w:rsid w:val="00A736C2"/>
    <w:rsid w:val="00A73826"/>
    <w:rsid w:val="00A75864"/>
    <w:rsid w:val="00A76068"/>
    <w:rsid w:val="00A80BFC"/>
    <w:rsid w:val="00A812F9"/>
    <w:rsid w:val="00A85884"/>
    <w:rsid w:val="00A86957"/>
    <w:rsid w:val="00A86A8E"/>
    <w:rsid w:val="00A8783D"/>
    <w:rsid w:val="00A87E1E"/>
    <w:rsid w:val="00A9517C"/>
    <w:rsid w:val="00A97207"/>
    <w:rsid w:val="00AA0DF5"/>
    <w:rsid w:val="00AA21D6"/>
    <w:rsid w:val="00AA243D"/>
    <w:rsid w:val="00AA3306"/>
    <w:rsid w:val="00AA38DD"/>
    <w:rsid w:val="00AA4036"/>
    <w:rsid w:val="00AA5281"/>
    <w:rsid w:val="00AA6661"/>
    <w:rsid w:val="00AA725F"/>
    <w:rsid w:val="00AB2026"/>
    <w:rsid w:val="00AB29C9"/>
    <w:rsid w:val="00AB33FD"/>
    <w:rsid w:val="00AC5E76"/>
    <w:rsid w:val="00AD35CB"/>
    <w:rsid w:val="00AD54FD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4E3C"/>
    <w:rsid w:val="00B07D60"/>
    <w:rsid w:val="00B10E18"/>
    <w:rsid w:val="00B10E9F"/>
    <w:rsid w:val="00B111BB"/>
    <w:rsid w:val="00B117D4"/>
    <w:rsid w:val="00B14A2D"/>
    <w:rsid w:val="00B15608"/>
    <w:rsid w:val="00B15758"/>
    <w:rsid w:val="00B2404E"/>
    <w:rsid w:val="00B25CA8"/>
    <w:rsid w:val="00B25CC8"/>
    <w:rsid w:val="00B269D9"/>
    <w:rsid w:val="00B27146"/>
    <w:rsid w:val="00B30040"/>
    <w:rsid w:val="00B303BA"/>
    <w:rsid w:val="00B3040C"/>
    <w:rsid w:val="00B50AA0"/>
    <w:rsid w:val="00B51BF2"/>
    <w:rsid w:val="00B52537"/>
    <w:rsid w:val="00B52749"/>
    <w:rsid w:val="00B56558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8009E"/>
    <w:rsid w:val="00B803EF"/>
    <w:rsid w:val="00B839D3"/>
    <w:rsid w:val="00B92C23"/>
    <w:rsid w:val="00B936B1"/>
    <w:rsid w:val="00B953EB"/>
    <w:rsid w:val="00B95632"/>
    <w:rsid w:val="00BA0474"/>
    <w:rsid w:val="00BA36CE"/>
    <w:rsid w:val="00BA3806"/>
    <w:rsid w:val="00BA5BAA"/>
    <w:rsid w:val="00BA79F5"/>
    <w:rsid w:val="00BA7E56"/>
    <w:rsid w:val="00BB001F"/>
    <w:rsid w:val="00BB1639"/>
    <w:rsid w:val="00BB32EE"/>
    <w:rsid w:val="00BC2CD3"/>
    <w:rsid w:val="00BC385B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3A54"/>
    <w:rsid w:val="00BE43CA"/>
    <w:rsid w:val="00BF0229"/>
    <w:rsid w:val="00BF0B6D"/>
    <w:rsid w:val="00BF2B94"/>
    <w:rsid w:val="00BF3DD1"/>
    <w:rsid w:val="00C06816"/>
    <w:rsid w:val="00C06B70"/>
    <w:rsid w:val="00C118DC"/>
    <w:rsid w:val="00C11EDF"/>
    <w:rsid w:val="00C158D7"/>
    <w:rsid w:val="00C15E01"/>
    <w:rsid w:val="00C21D9A"/>
    <w:rsid w:val="00C22E90"/>
    <w:rsid w:val="00C31184"/>
    <w:rsid w:val="00C3383D"/>
    <w:rsid w:val="00C3484C"/>
    <w:rsid w:val="00C35D7C"/>
    <w:rsid w:val="00C3785F"/>
    <w:rsid w:val="00C43657"/>
    <w:rsid w:val="00C4515F"/>
    <w:rsid w:val="00C4787D"/>
    <w:rsid w:val="00C556CF"/>
    <w:rsid w:val="00C55934"/>
    <w:rsid w:val="00C563DF"/>
    <w:rsid w:val="00C57B15"/>
    <w:rsid w:val="00C61EF8"/>
    <w:rsid w:val="00C6431F"/>
    <w:rsid w:val="00C660BC"/>
    <w:rsid w:val="00C66378"/>
    <w:rsid w:val="00C717FD"/>
    <w:rsid w:val="00C72664"/>
    <w:rsid w:val="00C72701"/>
    <w:rsid w:val="00C7686E"/>
    <w:rsid w:val="00C82CD9"/>
    <w:rsid w:val="00C83ECA"/>
    <w:rsid w:val="00C84AB8"/>
    <w:rsid w:val="00C84F85"/>
    <w:rsid w:val="00C85C72"/>
    <w:rsid w:val="00C90436"/>
    <w:rsid w:val="00C92A5E"/>
    <w:rsid w:val="00C9727A"/>
    <w:rsid w:val="00CA1A75"/>
    <w:rsid w:val="00CA222C"/>
    <w:rsid w:val="00CA3291"/>
    <w:rsid w:val="00CA35C2"/>
    <w:rsid w:val="00CA4BD4"/>
    <w:rsid w:val="00CA66B3"/>
    <w:rsid w:val="00CB0246"/>
    <w:rsid w:val="00CB2F47"/>
    <w:rsid w:val="00CB3225"/>
    <w:rsid w:val="00CB415A"/>
    <w:rsid w:val="00CB454F"/>
    <w:rsid w:val="00CB61A8"/>
    <w:rsid w:val="00CB6C74"/>
    <w:rsid w:val="00CB7EBA"/>
    <w:rsid w:val="00CC1249"/>
    <w:rsid w:val="00CC2B80"/>
    <w:rsid w:val="00CC31C5"/>
    <w:rsid w:val="00CC51C7"/>
    <w:rsid w:val="00CC526C"/>
    <w:rsid w:val="00CC61C8"/>
    <w:rsid w:val="00CC6815"/>
    <w:rsid w:val="00CD033E"/>
    <w:rsid w:val="00CD1703"/>
    <w:rsid w:val="00CD4920"/>
    <w:rsid w:val="00CD6202"/>
    <w:rsid w:val="00CE0DE3"/>
    <w:rsid w:val="00CE0FF2"/>
    <w:rsid w:val="00CE186E"/>
    <w:rsid w:val="00CE1D65"/>
    <w:rsid w:val="00CE1E36"/>
    <w:rsid w:val="00CE5B84"/>
    <w:rsid w:val="00CE5EEF"/>
    <w:rsid w:val="00CE79F2"/>
    <w:rsid w:val="00CF2026"/>
    <w:rsid w:val="00CF381E"/>
    <w:rsid w:val="00CF3CCF"/>
    <w:rsid w:val="00CF7446"/>
    <w:rsid w:val="00D02C18"/>
    <w:rsid w:val="00D05944"/>
    <w:rsid w:val="00D0643C"/>
    <w:rsid w:val="00D0684D"/>
    <w:rsid w:val="00D07725"/>
    <w:rsid w:val="00D1087B"/>
    <w:rsid w:val="00D10D8A"/>
    <w:rsid w:val="00D122E6"/>
    <w:rsid w:val="00D23267"/>
    <w:rsid w:val="00D2329A"/>
    <w:rsid w:val="00D23A2A"/>
    <w:rsid w:val="00D24386"/>
    <w:rsid w:val="00D24C37"/>
    <w:rsid w:val="00D24D33"/>
    <w:rsid w:val="00D24F6F"/>
    <w:rsid w:val="00D2507F"/>
    <w:rsid w:val="00D269E5"/>
    <w:rsid w:val="00D26D09"/>
    <w:rsid w:val="00D277B1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7B43"/>
    <w:rsid w:val="00D51418"/>
    <w:rsid w:val="00D516F2"/>
    <w:rsid w:val="00D52896"/>
    <w:rsid w:val="00D5327C"/>
    <w:rsid w:val="00D54CB0"/>
    <w:rsid w:val="00D55A2F"/>
    <w:rsid w:val="00D56AE0"/>
    <w:rsid w:val="00D5754F"/>
    <w:rsid w:val="00D614D1"/>
    <w:rsid w:val="00D61581"/>
    <w:rsid w:val="00D63C14"/>
    <w:rsid w:val="00D63E55"/>
    <w:rsid w:val="00D65438"/>
    <w:rsid w:val="00D655CB"/>
    <w:rsid w:val="00D671A9"/>
    <w:rsid w:val="00D70784"/>
    <w:rsid w:val="00D70BE4"/>
    <w:rsid w:val="00D72748"/>
    <w:rsid w:val="00D76776"/>
    <w:rsid w:val="00D83496"/>
    <w:rsid w:val="00D84735"/>
    <w:rsid w:val="00D865ED"/>
    <w:rsid w:val="00D92FDF"/>
    <w:rsid w:val="00DA3F84"/>
    <w:rsid w:val="00DA5322"/>
    <w:rsid w:val="00DA7829"/>
    <w:rsid w:val="00DB1008"/>
    <w:rsid w:val="00DC32CC"/>
    <w:rsid w:val="00DC54B5"/>
    <w:rsid w:val="00DC7427"/>
    <w:rsid w:val="00DD2B21"/>
    <w:rsid w:val="00DD32AC"/>
    <w:rsid w:val="00DD3D4A"/>
    <w:rsid w:val="00DD4A31"/>
    <w:rsid w:val="00DD6AC5"/>
    <w:rsid w:val="00DD75EB"/>
    <w:rsid w:val="00DE3438"/>
    <w:rsid w:val="00DE3AFD"/>
    <w:rsid w:val="00DE3C5C"/>
    <w:rsid w:val="00DE5438"/>
    <w:rsid w:val="00DE5B18"/>
    <w:rsid w:val="00DE6EFB"/>
    <w:rsid w:val="00DF2FC6"/>
    <w:rsid w:val="00DF409F"/>
    <w:rsid w:val="00DF7A89"/>
    <w:rsid w:val="00E038EA"/>
    <w:rsid w:val="00E0516D"/>
    <w:rsid w:val="00E05D51"/>
    <w:rsid w:val="00E104D4"/>
    <w:rsid w:val="00E11EF3"/>
    <w:rsid w:val="00E13951"/>
    <w:rsid w:val="00E16031"/>
    <w:rsid w:val="00E16135"/>
    <w:rsid w:val="00E1660F"/>
    <w:rsid w:val="00E16F54"/>
    <w:rsid w:val="00E17CA8"/>
    <w:rsid w:val="00E212CE"/>
    <w:rsid w:val="00E21F67"/>
    <w:rsid w:val="00E252BF"/>
    <w:rsid w:val="00E26BFC"/>
    <w:rsid w:val="00E27218"/>
    <w:rsid w:val="00E30AA3"/>
    <w:rsid w:val="00E34F5C"/>
    <w:rsid w:val="00E35532"/>
    <w:rsid w:val="00E357B6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4CC9"/>
    <w:rsid w:val="00E55880"/>
    <w:rsid w:val="00E56B47"/>
    <w:rsid w:val="00E61588"/>
    <w:rsid w:val="00E62402"/>
    <w:rsid w:val="00E62FE2"/>
    <w:rsid w:val="00E71E5A"/>
    <w:rsid w:val="00E77526"/>
    <w:rsid w:val="00E8047F"/>
    <w:rsid w:val="00E8153E"/>
    <w:rsid w:val="00E816B0"/>
    <w:rsid w:val="00E83517"/>
    <w:rsid w:val="00E861AE"/>
    <w:rsid w:val="00E87DB9"/>
    <w:rsid w:val="00E93CCB"/>
    <w:rsid w:val="00E94186"/>
    <w:rsid w:val="00E94E38"/>
    <w:rsid w:val="00EA367A"/>
    <w:rsid w:val="00EA44A9"/>
    <w:rsid w:val="00EA567E"/>
    <w:rsid w:val="00EA6B16"/>
    <w:rsid w:val="00EA72F6"/>
    <w:rsid w:val="00EA750E"/>
    <w:rsid w:val="00EB227D"/>
    <w:rsid w:val="00EB3173"/>
    <w:rsid w:val="00EB6092"/>
    <w:rsid w:val="00EB6CFE"/>
    <w:rsid w:val="00EC09DB"/>
    <w:rsid w:val="00EC646A"/>
    <w:rsid w:val="00EC7E6C"/>
    <w:rsid w:val="00ED0ACA"/>
    <w:rsid w:val="00ED19A8"/>
    <w:rsid w:val="00ED3D2A"/>
    <w:rsid w:val="00EE0624"/>
    <w:rsid w:val="00EE12C4"/>
    <w:rsid w:val="00EE18EF"/>
    <w:rsid w:val="00EE498D"/>
    <w:rsid w:val="00EE6F9B"/>
    <w:rsid w:val="00EF025C"/>
    <w:rsid w:val="00EF12D0"/>
    <w:rsid w:val="00EF1B75"/>
    <w:rsid w:val="00EF3E11"/>
    <w:rsid w:val="00EF40D3"/>
    <w:rsid w:val="00EF45D5"/>
    <w:rsid w:val="00EF5F33"/>
    <w:rsid w:val="00EF5FA2"/>
    <w:rsid w:val="00EF6150"/>
    <w:rsid w:val="00EF6D39"/>
    <w:rsid w:val="00EF7802"/>
    <w:rsid w:val="00F024F8"/>
    <w:rsid w:val="00F15470"/>
    <w:rsid w:val="00F15843"/>
    <w:rsid w:val="00F16A10"/>
    <w:rsid w:val="00F1733A"/>
    <w:rsid w:val="00F202CB"/>
    <w:rsid w:val="00F2112A"/>
    <w:rsid w:val="00F21299"/>
    <w:rsid w:val="00F26479"/>
    <w:rsid w:val="00F276DE"/>
    <w:rsid w:val="00F30F4B"/>
    <w:rsid w:val="00F33796"/>
    <w:rsid w:val="00F423D1"/>
    <w:rsid w:val="00F43AC2"/>
    <w:rsid w:val="00F444F0"/>
    <w:rsid w:val="00F4519E"/>
    <w:rsid w:val="00F451F0"/>
    <w:rsid w:val="00F454E5"/>
    <w:rsid w:val="00F500B2"/>
    <w:rsid w:val="00F51A21"/>
    <w:rsid w:val="00F52875"/>
    <w:rsid w:val="00F529C3"/>
    <w:rsid w:val="00F5413C"/>
    <w:rsid w:val="00F5491B"/>
    <w:rsid w:val="00F608CC"/>
    <w:rsid w:val="00F608D8"/>
    <w:rsid w:val="00F63982"/>
    <w:rsid w:val="00F64BDE"/>
    <w:rsid w:val="00F65DC7"/>
    <w:rsid w:val="00F72BB8"/>
    <w:rsid w:val="00F741CF"/>
    <w:rsid w:val="00F758F4"/>
    <w:rsid w:val="00F768EB"/>
    <w:rsid w:val="00F81ABA"/>
    <w:rsid w:val="00F81F9F"/>
    <w:rsid w:val="00F82250"/>
    <w:rsid w:val="00F851F4"/>
    <w:rsid w:val="00F874D7"/>
    <w:rsid w:val="00F87F18"/>
    <w:rsid w:val="00FA0459"/>
    <w:rsid w:val="00FA04A1"/>
    <w:rsid w:val="00FA099A"/>
    <w:rsid w:val="00FA0F53"/>
    <w:rsid w:val="00FA4D95"/>
    <w:rsid w:val="00FA520B"/>
    <w:rsid w:val="00FA7982"/>
    <w:rsid w:val="00FB16DD"/>
    <w:rsid w:val="00FB1FC7"/>
    <w:rsid w:val="00FB31B7"/>
    <w:rsid w:val="00FB4C41"/>
    <w:rsid w:val="00FB7FDE"/>
    <w:rsid w:val="00FC048B"/>
    <w:rsid w:val="00FC1439"/>
    <w:rsid w:val="00FC4AAC"/>
    <w:rsid w:val="00FC59C1"/>
    <w:rsid w:val="00FC7501"/>
    <w:rsid w:val="00FD12BB"/>
    <w:rsid w:val="00FD3ECA"/>
    <w:rsid w:val="00FD4F75"/>
    <w:rsid w:val="00FD542C"/>
    <w:rsid w:val="00FE036F"/>
    <w:rsid w:val="00FE1DA7"/>
    <w:rsid w:val="00FE53E2"/>
    <w:rsid w:val="00FE543B"/>
    <w:rsid w:val="00FE5A46"/>
    <w:rsid w:val="00FE7C22"/>
    <w:rsid w:val="00FF2EC1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3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25</Pages>
  <Words>6315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30</cp:revision>
  <cp:lastPrinted>2018-01-15T07:22:00Z</cp:lastPrinted>
  <dcterms:created xsi:type="dcterms:W3CDTF">2019-02-26T08:35:00Z</dcterms:created>
  <dcterms:modified xsi:type="dcterms:W3CDTF">2019-02-26T10:37:00Z</dcterms:modified>
</cp:coreProperties>
</file>